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482BD5F3" w14:textId="076D4F70" w:rsidR="00D778DF" w:rsidRPr="009A1CF4" w:rsidRDefault="00542FDF" w:rsidP="00AA1EA0">
      <w:pPr>
        <w:pStyle w:val="Ttulo"/>
      </w:pPr>
      <w:sdt>
        <w:sdtPr>
          <w:rPr>
            <w:b w:val="0"/>
            <w:color w:val="EE0000"/>
          </w:rPr>
          <w:alias w:val="Cargo"/>
          <w:tag w:val=""/>
          <w:id w:val="-487021785"/>
          <w:placeholder>
            <w:docPart w:val="590D3D55688E48DDB6EC995446F5394E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9106B9">
            <w:t>Laboratório - Investigando um Ataque a um Host Windows</w:t>
          </w:r>
        </w:sdtContent>
      </w:sdt>
      <w:r w:rsidR="009106B9">
        <w:rPr>
          <w:rStyle w:val="LabTitleInstVersred"/>
        </w:rPr>
        <w:t xml:space="preserve"> </w:t>
      </w:r>
      <w:r w:rsidR="00AA1EA0">
        <w:rPr>
          <w:rStyle w:val="LabTitleInstVersred"/>
        </w:rPr>
        <w:t xml:space="preserve"> </w:t>
      </w:r>
      <w:r w:rsidR="00D778DF" w:rsidRPr="001C05A1">
        <w:t>.</w:t>
      </w:r>
    </w:p>
    <w:p w14:paraId="3B699ECE" w14:textId="77777777" w:rsidR="00D778DF" w:rsidRPr="00E70096" w:rsidRDefault="00D778DF" w:rsidP="00D452F4">
      <w:pPr>
        <w:pStyle w:val="Ttulo1"/>
      </w:pPr>
      <w:r>
        <w:t>Objetivos</w:t>
      </w:r>
    </w:p>
    <w:p w14:paraId="3D4DFD13" w14:textId="0C5E362E" w:rsidR="003226F2" w:rsidRDefault="003226F2" w:rsidP="003226F2">
      <w:pPr>
        <w:pStyle w:val="BodyTextL25"/>
      </w:pPr>
      <w:r>
        <w:t>Neste laboratório, você irá:</w:t>
      </w:r>
    </w:p>
    <w:p w14:paraId="1551434D" w14:textId="6068B862" w:rsidR="00EF5A17" w:rsidRDefault="00EF5A17" w:rsidP="00EF5A17">
      <w:pPr>
        <w:pStyle w:val="BodyTextL25Bold"/>
      </w:pPr>
      <w:r>
        <w:t>Parte 1: Investigar o Ataque com Sguil</w:t>
      </w:r>
    </w:p>
    <w:p w14:paraId="0C36E586" w14:textId="14CE3078" w:rsidR="00EF5A17" w:rsidRDefault="00EF5A17" w:rsidP="00EF5A17">
      <w:pPr>
        <w:pStyle w:val="BodyTextL25Bold"/>
      </w:pPr>
      <w:r>
        <w:t>Parte 2: Usar o Kibana para investigar alertas</w:t>
      </w:r>
    </w:p>
    <w:p w14:paraId="24799582" w14:textId="77777777" w:rsidR="003226F2" w:rsidRDefault="003226F2" w:rsidP="003226F2">
      <w:pPr>
        <w:pStyle w:val="BodyTextL25"/>
      </w:pPr>
      <w:r>
        <w:t>Este laboratório é baseado em um exercício do site malware-traffic-analysis.net, que é um excelente recurso para aprender a analisar ataques de rede e host. Agradecemos a brad@malware-traffic-analysis.net para permissão para usar materiais de seu site.</w:t>
      </w:r>
    </w:p>
    <w:p w14:paraId="52A70A13" w14:textId="529C819D" w:rsidR="003226F2" w:rsidRPr="00C15114" w:rsidRDefault="00AA1EA0" w:rsidP="003226F2">
      <w:pPr>
        <w:pStyle w:val="InstNoteRedL25"/>
      </w:pPr>
      <w:r>
        <w:rPr>
          <w:b/>
        </w:rPr>
        <w:t xml:space="preserve"> </w:t>
      </w:r>
    </w:p>
    <w:p w14:paraId="00F81CA9" w14:textId="77777777" w:rsidR="00D778DF" w:rsidRDefault="00D778DF" w:rsidP="00D452F4">
      <w:pPr>
        <w:pStyle w:val="Ttulo1"/>
      </w:pPr>
      <w:r>
        <w:t>Histórico/Cenário</w:t>
      </w:r>
    </w:p>
    <w:p w14:paraId="64C35814" w14:textId="6FFB6106" w:rsidR="003226F2" w:rsidRDefault="00742197" w:rsidP="004D7FA1">
      <w:pPr>
        <w:pStyle w:val="BodyTextL25"/>
      </w:pPr>
      <w:r>
        <w:t>Em março de 2019, as ferramentas de monitoramento de segurança de rede alertaram que um computador Windows na rede estava infectado com malware. Nesta tarefa, você deve investigar os alertas e responder às seguintes perguntas:</w:t>
      </w:r>
    </w:p>
    <w:p w14:paraId="7A54C507" w14:textId="11F5997D" w:rsidR="009675C6" w:rsidRDefault="009675C6" w:rsidP="009675C6">
      <w:pPr>
        <w:pStyle w:val="Bulletlevel1"/>
      </w:pPr>
      <w:r>
        <w:t>Qual foi o tempo específico do ataque em 2019-03-19?</w:t>
      </w:r>
    </w:p>
    <w:p w14:paraId="2117A17E" w14:textId="336AE904" w:rsidR="009675C6" w:rsidRDefault="009675C6" w:rsidP="009675C6">
      <w:pPr>
        <w:pStyle w:val="Bulletlevel1"/>
      </w:pPr>
      <w:r>
        <w:t xml:space="preserve">Qual computador host do Windows foi infectado? Quem era o usuário? </w:t>
      </w:r>
    </w:p>
    <w:p w14:paraId="4AFB80F7" w14:textId="3B04523D" w:rsidR="003226F2" w:rsidRDefault="009675C6" w:rsidP="009675C6">
      <w:pPr>
        <w:pStyle w:val="Bulletlevel1"/>
      </w:pPr>
      <w:r>
        <w:t>Com o que o computador estava infectado?</w:t>
      </w:r>
    </w:p>
    <w:p w14:paraId="7CF42B95" w14:textId="77777777" w:rsidR="00D778DF" w:rsidRPr="00E70096" w:rsidRDefault="00D778DF" w:rsidP="00D452F4">
      <w:pPr>
        <w:pStyle w:val="Ttulo1"/>
      </w:pPr>
      <w:r>
        <w:t>Recursos necessários</w:t>
      </w:r>
    </w:p>
    <w:p w14:paraId="6A264C27" w14:textId="684C6FA7" w:rsidR="00136AB0" w:rsidRDefault="00136AB0" w:rsidP="00D1690D">
      <w:pPr>
        <w:pStyle w:val="Bulletlevel1"/>
      </w:pPr>
      <w:r>
        <w:t>Máquina virtual Security Onion</w:t>
      </w:r>
    </w:p>
    <w:p w14:paraId="57643A79" w14:textId="3D5B2EFF" w:rsidR="0021365C" w:rsidRPr="00D1690D" w:rsidRDefault="0021365C" w:rsidP="00D1690D">
      <w:pPr>
        <w:pStyle w:val="Bulletlevel1"/>
      </w:pPr>
      <w:r>
        <w:t>Acesso à Internet</w:t>
      </w:r>
    </w:p>
    <w:p w14:paraId="61805AC0" w14:textId="31A8EEC8" w:rsidR="003F306A" w:rsidRPr="004F6806" w:rsidRDefault="00125806" w:rsidP="0070422B">
      <w:pPr>
        <w:pStyle w:val="Ttulo1"/>
      </w:pPr>
      <w:r>
        <w:t>Instruções</w:t>
      </w:r>
    </w:p>
    <w:p w14:paraId="406D765E" w14:textId="0C4FD877" w:rsidR="003F306A" w:rsidRPr="004320FA" w:rsidRDefault="003F306A" w:rsidP="003F306A">
      <w:pPr>
        <w:pStyle w:val="Ttulo2"/>
      </w:pPr>
      <w:r>
        <w:t>Investigar o Ataque com Sguil</w:t>
      </w:r>
    </w:p>
    <w:p w14:paraId="4262C406" w14:textId="25FFF4A7" w:rsidR="003F306A" w:rsidRDefault="003F306A" w:rsidP="003F306A">
      <w:pPr>
        <w:pStyle w:val="BodyTextL25"/>
      </w:pPr>
      <w:r>
        <w:t>Na Parte 1, você usará o Sguil para verificar os alertas IDS e coletar mais informações sobre a série de eventos relacionados a um ataque em 3-19-2019.</w:t>
      </w:r>
    </w:p>
    <w:p w14:paraId="05987FE7" w14:textId="00772C87" w:rsidR="004931DB" w:rsidRPr="004931DB" w:rsidRDefault="004931DB" w:rsidP="003F306A">
      <w:pPr>
        <w:pStyle w:val="BodyTextL25"/>
      </w:pPr>
      <w:r>
        <w:rPr>
          <w:b/>
        </w:rPr>
        <w:t>Observação</w:t>
      </w:r>
      <w:r>
        <w:t>: Os IDs de alerta usados neste laboratório são, por exemplo, apenas. Os IDs de alerta em sua VM podem ser diferentes.</w:t>
      </w:r>
    </w:p>
    <w:p w14:paraId="7DE70A8C" w14:textId="051FCED4" w:rsidR="00D65692" w:rsidRDefault="00514041" w:rsidP="00514041">
      <w:pPr>
        <w:pStyle w:val="Ttulo3"/>
        <w:numPr>
          <w:ilvl w:val="2"/>
          <w:numId w:val="2"/>
        </w:numPr>
      </w:pPr>
      <w:r>
        <w:t>Abra o Sguil e localize os alertas no 3-19-2019.</w:t>
      </w:r>
    </w:p>
    <w:p w14:paraId="6EAEFF0A" w14:textId="601E908C" w:rsidR="00514041" w:rsidRDefault="00514041" w:rsidP="00514041">
      <w:pPr>
        <w:pStyle w:val="SubStepAlpha"/>
        <w:numPr>
          <w:ilvl w:val="3"/>
          <w:numId w:val="2"/>
        </w:numPr>
      </w:pPr>
      <w:r>
        <w:t xml:space="preserve">Faça login no Security Onion VM com o nome de usuário do </w:t>
      </w:r>
      <w:r w:rsidRPr="00450A2B">
        <w:rPr>
          <w:b/>
          <w:bCs/>
        </w:rPr>
        <w:t>analyst</w:t>
      </w:r>
      <w:r>
        <w:t xml:space="preserve"> e a senha do </w:t>
      </w:r>
      <w:r w:rsidRPr="00450A2B">
        <w:rPr>
          <w:b/>
          <w:bCs/>
        </w:rPr>
        <w:t>cyberops</w:t>
      </w:r>
      <w:r>
        <w:t>.</w:t>
      </w:r>
    </w:p>
    <w:p w14:paraId="32385BF9" w14:textId="3977452C" w:rsidR="00D65692" w:rsidRDefault="003F306A" w:rsidP="00D65692">
      <w:pPr>
        <w:pStyle w:val="SubStepAlpha"/>
        <w:numPr>
          <w:ilvl w:val="3"/>
          <w:numId w:val="2"/>
        </w:numPr>
      </w:pPr>
      <w:r>
        <w:t xml:space="preserve">Inicie o Sguil a partir da área de trabalho. Faça login com </w:t>
      </w:r>
      <w:r w:rsidRPr="00450A2B">
        <w:rPr>
          <w:b/>
          <w:bCs/>
        </w:rPr>
        <w:t>analyst</w:t>
      </w:r>
      <w:r>
        <w:t xml:space="preserve"> de nome de usuário e </w:t>
      </w:r>
      <w:r w:rsidRPr="00450A2B">
        <w:rPr>
          <w:b/>
          <w:bCs/>
        </w:rPr>
        <w:t>cyberops</w:t>
      </w:r>
      <w:r>
        <w:t xml:space="preserve">de senha. Clique em </w:t>
      </w:r>
      <w:r w:rsidR="002C077A" w:rsidRPr="002C077A">
        <w:rPr>
          <w:b/>
          <w:bCs/>
        </w:rPr>
        <w:t>Select All</w:t>
      </w:r>
      <w:r>
        <w:t xml:space="preserve"> e </w:t>
      </w:r>
      <w:r>
        <w:rPr>
          <w:b/>
        </w:rPr>
        <w:t>Start Sguil</w:t>
      </w:r>
      <w:r>
        <w:t xml:space="preserve"> para exibir todos os alertas gerados pelos sensores de rede.</w:t>
      </w:r>
    </w:p>
    <w:p w14:paraId="3FEA3E93" w14:textId="31875EAE" w:rsidR="003F306A" w:rsidRDefault="003F306A" w:rsidP="003F306A">
      <w:pPr>
        <w:pStyle w:val="SubStepAlpha"/>
        <w:numPr>
          <w:ilvl w:val="3"/>
          <w:numId w:val="2"/>
        </w:numPr>
      </w:pPr>
      <w:r>
        <w:t>Localize o grupo de alertas a partir de 19 de março de 2019.</w:t>
      </w:r>
    </w:p>
    <w:p w14:paraId="563A205B" w14:textId="314814ED" w:rsidR="00DD457F" w:rsidRDefault="000856CE" w:rsidP="00FC1341">
      <w:pPr>
        <w:pStyle w:val="Ttulo4"/>
      </w:pPr>
      <w:r>
        <w:t>Pergunta:</w:t>
      </w:r>
    </w:p>
    <w:p w14:paraId="186F612D" w14:textId="3557882A" w:rsidR="003F306A" w:rsidRDefault="003F306A" w:rsidP="007C09D1">
      <w:pPr>
        <w:pStyle w:val="BodyTextL50"/>
        <w:spacing w:before="0"/>
      </w:pPr>
      <w:r>
        <w:t>De acordo com Sguil, quais são os carimbos de data/hora para o primeiro e último dos alertas que ocorreram em 3-19-2019? O que é interessante sobre os carimbos de data/hora de todos os alertas em 3-19-2019?</w:t>
      </w:r>
    </w:p>
    <w:p w14:paraId="03EFB1AD" w14:textId="7A0F7258" w:rsidR="003F306A" w:rsidRPr="00A00F42" w:rsidRDefault="00DD457F" w:rsidP="00A00F42">
      <w:pPr>
        <w:pStyle w:val="AnswerLineL50"/>
        <w:spacing w:after="360"/>
      </w:pPr>
      <w:r>
        <w:t>Digite suas respostas aqui.</w:t>
      </w:r>
    </w:p>
    <w:p w14:paraId="4E18E5FB" w14:textId="4BB96E10" w:rsidR="003F306A" w:rsidRPr="00D30FBB" w:rsidRDefault="00AA1EA0" w:rsidP="00D30FBB">
      <w:pPr>
        <w:pStyle w:val="BodyTextL50"/>
        <w:rPr>
          <w:b/>
          <w:shd w:val="clear" w:color="auto" w:fill="BFBFBF"/>
        </w:rPr>
      </w:pPr>
      <w:r>
        <w:rPr>
          <w:rStyle w:val="AnswerGray"/>
        </w:rPr>
        <w:lastRenderedPageBreak/>
        <w:t xml:space="preserve"> </w:t>
      </w:r>
    </w:p>
    <w:p w14:paraId="7195E8DF" w14:textId="3DA297EC" w:rsidR="00A4588B" w:rsidRDefault="00A4588B" w:rsidP="00A00F42">
      <w:pPr>
        <w:pStyle w:val="Ttulo3"/>
      </w:pPr>
      <w:r>
        <w:t>Revise os alertas detalhadamente.</w:t>
      </w:r>
    </w:p>
    <w:p w14:paraId="433B2C26" w14:textId="21AB1F9D" w:rsidR="00DB65F1" w:rsidRDefault="00D30FBB" w:rsidP="003F306A">
      <w:pPr>
        <w:pStyle w:val="SubStepAlpha"/>
        <w:numPr>
          <w:ilvl w:val="3"/>
          <w:numId w:val="2"/>
        </w:numPr>
      </w:pPr>
      <w:r>
        <w:t>No Sguil, clique no primeiro dos alertas em 3-19-2019 (Alert ID 5.439). Certifique-se de marcar as caixas de seleção</w:t>
      </w:r>
      <w:r w:rsidR="003F306A" w:rsidRPr="00CD29FC">
        <w:rPr>
          <w:b/>
          <w:bCs/>
        </w:rPr>
        <w:t xml:space="preserve"> Show Packet Data</w:t>
      </w:r>
      <w:r>
        <w:t xml:space="preserve"> e </w:t>
      </w:r>
      <w:r w:rsidR="003F306A" w:rsidRPr="00CD29FC">
        <w:rPr>
          <w:b/>
          <w:bCs/>
        </w:rPr>
        <w:t>Show Rule</w:t>
      </w:r>
      <w:r>
        <w:t xml:space="preserve"> para examinar as informações do cabeçalho do pacote e a regra de assinatura do IDS relacionada ao alerta. Direto no </w:t>
      </w:r>
      <w:r w:rsidR="00DB65F1" w:rsidRPr="00DB65F1">
        <w:rPr>
          <w:b/>
          <w:bCs/>
        </w:rPr>
        <w:t>ID de alerta</w:t>
      </w:r>
      <w:r>
        <w:t xml:space="preserve"> e mude para Wireshark. Com base nas informações derivadas deste alerta inicial, responda às seguintes perguntas:</w:t>
      </w:r>
    </w:p>
    <w:p w14:paraId="09E95456" w14:textId="575515FF" w:rsidR="00A4588B" w:rsidRDefault="00A4588B" w:rsidP="00FC1341">
      <w:pPr>
        <w:pStyle w:val="Ttulo4"/>
      </w:pPr>
      <w:r>
        <w:t>Perguntas:</w:t>
      </w:r>
    </w:p>
    <w:p w14:paraId="7DFD4BAE" w14:textId="43074B87" w:rsidR="00DB65F1" w:rsidRDefault="00DB65F1" w:rsidP="00A00F42">
      <w:pPr>
        <w:pStyle w:val="SubStepAlpha"/>
        <w:numPr>
          <w:ilvl w:val="0"/>
          <w:numId w:val="0"/>
        </w:numPr>
        <w:spacing w:before="0"/>
        <w:ind w:left="720"/>
      </w:pPr>
      <w:r>
        <w:t>Qual era o endereço IP de origem e o número da porta e o endereço IP de destino e o número da porta?</w:t>
      </w:r>
    </w:p>
    <w:p w14:paraId="43706BE4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67C3C0E8" w14:textId="5D2C91AF" w:rsidR="00DB65F1" w:rsidRDefault="00AA1EA0" w:rsidP="00DB65F1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 xml:space="preserve"> </w:t>
      </w:r>
    </w:p>
    <w:p w14:paraId="7E085B86" w14:textId="572540FA" w:rsidR="00DB65F1" w:rsidRDefault="00DB65F1" w:rsidP="00DB65F1">
      <w:pPr>
        <w:pStyle w:val="SubStepAlpha"/>
        <w:numPr>
          <w:ilvl w:val="0"/>
          <w:numId w:val="0"/>
        </w:numPr>
        <w:ind w:left="720"/>
      </w:pPr>
      <w:r>
        <w:t>Que tipo de protocolo e solicitação ou resposta estava envolvido?</w:t>
      </w:r>
    </w:p>
    <w:p w14:paraId="3A6CA772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51DC71BE" w14:textId="07D17EA4" w:rsidR="00D256EE" w:rsidRDefault="00AA1EA0" w:rsidP="00DB65F1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 xml:space="preserve"> </w:t>
      </w:r>
    </w:p>
    <w:p w14:paraId="0FADADC7" w14:textId="4ADC1491" w:rsidR="00DB65F1" w:rsidRDefault="00DB65F1" w:rsidP="00DB65F1">
      <w:pPr>
        <w:pStyle w:val="SubStepAlpha"/>
        <w:numPr>
          <w:ilvl w:val="0"/>
          <w:numId w:val="0"/>
        </w:numPr>
        <w:ind w:left="720"/>
      </w:pPr>
      <w:r>
        <w:t>O que é o alerta e a mensagem IDS?</w:t>
      </w:r>
    </w:p>
    <w:p w14:paraId="12DD05E3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0996AE7F" w14:textId="08612268" w:rsidR="00D256EE" w:rsidRDefault="00AA1EA0" w:rsidP="00EA10A6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 xml:space="preserve"> </w:t>
      </w:r>
    </w:p>
    <w:p w14:paraId="46E53033" w14:textId="4065A244" w:rsidR="00940171" w:rsidRDefault="00DB65F1" w:rsidP="00DB65F1">
      <w:pPr>
        <w:pStyle w:val="SubStepAlpha"/>
        <w:numPr>
          <w:ilvl w:val="0"/>
          <w:numId w:val="0"/>
        </w:numPr>
        <w:ind w:left="720"/>
      </w:pPr>
      <w:r>
        <w:t>Você acha que esse alerta foi resultado de um erro de configuração do IDS ou de uma comunicação suspeita legítima?</w:t>
      </w:r>
    </w:p>
    <w:p w14:paraId="23CC3D5C" w14:textId="77777777" w:rsidR="00DD457F" w:rsidRPr="00B84B07" w:rsidRDefault="00DD457F" w:rsidP="00FC1341">
      <w:pPr>
        <w:pStyle w:val="AnswerLineL50"/>
        <w:spacing w:after="600"/>
      </w:pPr>
      <w:r>
        <w:t>Digite suas respostas aqui.</w:t>
      </w:r>
    </w:p>
    <w:p w14:paraId="7DCF2B01" w14:textId="51DB5244" w:rsidR="00EA10A6" w:rsidRPr="004A3FE5" w:rsidRDefault="00AA1EA0" w:rsidP="00DB65F1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6A50E833" w14:textId="0BDB89D4" w:rsidR="00940171" w:rsidRDefault="00940171" w:rsidP="00DB65F1">
      <w:pPr>
        <w:pStyle w:val="SubStepAlpha"/>
        <w:numPr>
          <w:ilvl w:val="0"/>
          <w:numId w:val="0"/>
        </w:numPr>
        <w:ind w:left="720"/>
      </w:pPr>
      <w:r>
        <w:t>Qual é o nome de host, nome de domínio e endereço IP do host de origem na atualização DNS?</w:t>
      </w:r>
    </w:p>
    <w:p w14:paraId="4C80D8DC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76DAC632" w14:textId="3D26E541" w:rsidR="00940171" w:rsidRPr="00412FB4" w:rsidRDefault="00AA1EA0" w:rsidP="00412FB4">
      <w:pPr>
        <w:pStyle w:val="SubStepAlpha"/>
        <w:numPr>
          <w:ilvl w:val="0"/>
          <w:numId w:val="0"/>
        </w:numPr>
        <w:ind w:left="720"/>
        <w:rPr>
          <w:b/>
          <w:shd w:val="clear" w:color="auto" w:fill="BFBFBF"/>
        </w:rPr>
      </w:pPr>
      <w:r>
        <w:rPr>
          <w:rStyle w:val="AnswerGray"/>
        </w:rPr>
        <w:t xml:space="preserve"> </w:t>
      </w:r>
    </w:p>
    <w:p w14:paraId="6C08B8D0" w14:textId="40DB9916" w:rsidR="005B7328" w:rsidRDefault="00412FB4" w:rsidP="00A00F42">
      <w:pPr>
        <w:pStyle w:val="SubStepAlpha"/>
        <w:keepNext/>
      </w:pPr>
      <w:r>
        <w:t>Em Sguil, selecione o segundo dos alertas em 3-19-2019. Clique com o botão direito do mouse no Alert ID 5.440 e selecione</w:t>
      </w:r>
      <w:r w:rsidR="009818AB" w:rsidRPr="00A00F42">
        <w:rPr>
          <w:b/>
          <w:bCs/>
        </w:rPr>
        <w:t xml:space="preserve"> Transcript</w:t>
      </w:r>
      <w:r>
        <w:t>.</w:t>
      </w:r>
    </w:p>
    <w:p w14:paraId="688484B3" w14:textId="438CABB2" w:rsidR="001C7C54" w:rsidRDefault="005B7328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39485009" wp14:editId="6341E1E0">
            <wp:extent cx="2971800" cy="2716323"/>
            <wp:effectExtent l="0" t="0" r="0" b="8255"/>
            <wp:docPr id="3" name="Picture 3" descr="screenshot of transcript for alert id 5.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0-06-30 14_25_24-CyberOps SecOnion 16.04.6.5 [06.21.2020] [Running] - Oracle VM VirtualBox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71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1C7C54">
        <w:rPr>
          <w:noProof/>
          <w:lang w:eastAsia="pt-BR"/>
        </w:rPr>
        <w:drawing>
          <wp:inline distT="0" distB="0" distL="0" distR="0" wp14:anchorId="36A754D7" wp14:editId="24DE64A9">
            <wp:extent cx="2971639" cy="2588260"/>
            <wp:effectExtent l="0" t="0" r="635" b="2540"/>
            <wp:docPr id="4" name="Picture 4" descr="screenshot of transcript for alert id 5.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0-06-30 14_41_55-CyberOps SecOnion 16.04.6.5 [06.21.2020] [Running] - Oracle VM VirtualBox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254" cy="260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0BC08" w14:textId="3B4A3496" w:rsidR="009818AB" w:rsidRDefault="009818AB" w:rsidP="005B7328">
      <w:pPr>
        <w:pStyle w:val="SubStepAlpha"/>
        <w:numPr>
          <w:ilvl w:val="0"/>
          <w:numId w:val="0"/>
        </w:numPr>
        <w:ind w:left="720"/>
      </w:pPr>
      <w:r>
        <w:lastRenderedPageBreak/>
        <w:t>A partir da transcrição, responda às seguintes perguntas:</w:t>
      </w:r>
    </w:p>
    <w:p w14:paraId="28D01F15" w14:textId="5A68A95F" w:rsidR="00A4588B" w:rsidRDefault="00A4588B" w:rsidP="00A00F42">
      <w:pPr>
        <w:pStyle w:val="Ttulo4"/>
      </w:pPr>
      <w:r>
        <w:t>Perguntas:</w:t>
      </w:r>
    </w:p>
    <w:p w14:paraId="3BC9EC48" w14:textId="77777777" w:rsidR="009818AB" w:rsidRDefault="009818AB" w:rsidP="00A00F42">
      <w:pPr>
        <w:pStyle w:val="SubStepAlpha"/>
        <w:numPr>
          <w:ilvl w:val="0"/>
          <w:numId w:val="0"/>
        </w:numPr>
        <w:spacing w:before="0"/>
        <w:ind w:left="720"/>
      </w:pPr>
      <w:r>
        <w:t>Qual é o endereço IP de origem e destino e os números de porta?</w:t>
      </w:r>
    </w:p>
    <w:p w14:paraId="3A5E096F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417FDF6E" w14:textId="5D21BC22" w:rsidR="009818AB" w:rsidRPr="009818AB" w:rsidRDefault="00AA1EA0" w:rsidP="009818AB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6A3CCA21" w14:textId="1171F2DC" w:rsidR="009818AB" w:rsidRDefault="001C7C54" w:rsidP="009818AB">
      <w:pPr>
        <w:pStyle w:val="SubStepAlpha"/>
        <w:numPr>
          <w:ilvl w:val="0"/>
          <w:numId w:val="0"/>
        </w:numPr>
        <w:ind w:left="720"/>
      </w:pPr>
      <w:r>
        <w:t xml:space="preserve">Olhando para o pedido (azul) para que era o pedido? </w:t>
      </w:r>
    </w:p>
    <w:p w14:paraId="4CC7F8A3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0E1A7995" w14:textId="66072CE2" w:rsidR="009818AB" w:rsidRPr="005B7328" w:rsidRDefault="00AA1EA0" w:rsidP="009818AB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303BF96D" w14:textId="77777777" w:rsidR="00A00F42" w:rsidRDefault="001C7C54" w:rsidP="00A07D9D">
      <w:pPr>
        <w:pStyle w:val="SubStepAlpha"/>
        <w:numPr>
          <w:ilvl w:val="0"/>
          <w:numId w:val="0"/>
        </w:numPr>
        <w:ind w:left="720"/>
      </w:pPr>
      <w:r>
        <w:t>Olhando para a resposta (vermelho), muitos arquivos revelarão sua assinatura de arquivo nos poucos caracteres iniciais do arquivo quando visualizados como texto. As assinaturas de arquivo ajudam a identificar o tipo de arquivo que é representado. Use um navegador da Web para procurar uma lista de assinaturas de arquivos comuns.</w:t>
      </w:r>
    </w:p>
    <w:p w14:paraId="13138ED3" w14:textId="07DC8605" w:rsidR="00A4588B" w:rsidRDefault="00A4588B" w:rsidP="00A00F42">
      <w:pPr>
        <w:pStyle w:val="Ttulo4"/>
      </w:pPr>
      <w:r>
        <w:t>Pergunta:</w:t>
      </w:r>
    </w:p>
    <w:p w14:paraId="048F4F9B" w14:textId="08631FEA" w:rsidR="007541E0" w:rsidRDefault="00A07D9D" w:rsidP="00A00F42">
      <w:pPr>
        <w:pStyle w:val="SubStepAlpha"/>
        <w:numPr>
          <w:ilvl w:val="0"/>
          <w:numId w:val="0"/>
        </w:numPr>
        <w:spacing w:before="0"/>
        <w:ind w:left="720"/>
      </w:pPr>
      <w:r>
        <w:t>Quais são os poucos caracteres iniciais do arquivo. Pesquisar esta assinatura de arquivo para descobrir que tipo de arquivo foi baixado nos dados?</w:t>
      </w:r>
    </w:p>
    <w:p w14:paraId="72BEF372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616CB84F" w14:textId="04C45EE8" w:rsidR="00412FB4" w:rsidRPr="007541E0" w:rsidRDefault="00AA1EA0" w:rsidP="007541E0">
      <w:pPr>
        <w:pStyle w:val="SubStepAlpha"/>
        <w:numPr>
          <w:ilvl w:val="0"/>
          <w:numId w:val="0"/>
        </w:numPr>
        <w:ind w:left="720"/>
        <w:rPr>
          <w:b/>
          <w:shd w:val="clear" w:color="auto" w:fill="BFBFBF"/>
        </w:rPr>
      </w:pPr>
      <w:r>
        <w:rPr>
          <w:rStyle w:val="AnswerGray"/>
        </w:rPr>
        <w:t xml:space="preserve"> </w:t>
      </w:r>
    </w:p>
    <w:p w14:paraId="03F4372B" w14:textId="0F5454C1" w:rsidR="00412FB4" w:rsidRDefault="007541E0" w:rsidP="00EC1697">
      <w:pPr>
        <w:pStyle w:val="SubStepAlpha"/>
      </w:pPr>
      <w:r>
        <w:t>Feche a transcrição. Use o Wireshark para exportar o arquivo executável para análise de malware (</w:t>
      </w:r>
      <w:r w:rsidRPr="00A00F42">
        <w:rPr>
          <w:b/>
          <w:bCs/>
        </w:rPr>
        <w:t>File</w:t>
      </w:r>
      <w:r>
        <w:t xml:space="preserve"> &gt; </w:t>
      </w:r>
      <w:r w:rsidRPr="00A00F42">
        <w:rPr>
          <w:b/>
          <w:bCs/>
        </w:rPr>
        <w:t>Export objects</w:t>
      </w:r>
      <w:r>
        <w:t xml:space="preserve"> &gt; </w:t>
      </w:r>
      <w:r w:rsidRPr="00A00F42">
        <w:rPr>
          <w:b/>
          <w:bCs/>
        </w:rPr>
        <w:t>HTTP...</w:t>
      </w:r>
      <w:r>
        <w:t>). Salve o arquivo na pasta pessoal do analista.</w:t>
      </w:r>
    </w:p>
    <w:p w14:paraId="7C604CCA" w14:textId="7C3AFF26" w:rsidR="003F306A" w:rsidRDefault="00EC1697" w:rsidP="007C09D1">
      <w:pPr>
        <w:pStyle w:val="SubStepAlpha"/>
      </w:pPr>
      <w:r>
        <w:t>Abra um terminal na VM Security Onion e crie um hash SHA256 a partir do arquivo exportado. Use o seguinte comando:</w:t>
      </w:r>
    </w:p>
    <w:p w14:paraId="06F26FBD" w14:textId="77777777" w:rsidR="00A14223" w:rsidRDefault="00A14223" w:rsidP="00A14223">
      <w:pPr>
        <w:pStyle w:val="CMD"/>
      </w:pPr>
      <w:r>
        <w:t xml:space="preserve">analyst @SecOnion: ~$ </w:t>
      </w:r>
      <w:r w:rsidRPr="00A00F42">
        <w:rPr>
          <w:b/>
          <w:bCs/>
        </w:rPr>
        <w:t>sha256sum test1.exe</w:t>
      </w:r>
    </w:p>
    <w:p w14:paraId="3C9C6C43" w14:textId="0357ADB8" w:rsidR="00EC1697" w:rsidRPr="007C09D1" w:rsidRDefault="00A14223" w:rsidP="00A00F42">
      <w:pPr>
        <w:pStyle w:val="CMDOutput"/>
      </w:pPr>
      <w:r>
        <w:rPr>
          <w:b/>
        </w:rPr>
        <w:t>2a9b0ed40f1f0bc0c13ff35d304689e9cadd633781cbcad1c2d2b92ced3f1c85</w:t>
      </w:r>
      <w:r>
        <w:t xml:space="preserve"> test1.exe</w:t>
      </w:r>
    </w:p>
    <w:p w14:paraId="7F9578A3" w14:textId="76756BB7" w:rsidR="00913476" w:rsidRDefault="00E16196" w:rsidP="00A00F42">
      <w:pPr>
        <w:pStyle w:val="SubStepAlpha"/>
        <w:keepNext/>
        <w:numPr>
          <w:ilvl w:val="3"/>
          <w:numId w:val="2"/>
        </w:numPr>
      </w:pPr>
      <w:r>
        <w:t xml:space="preserve">Copie o hash do arquivo e envie-o para o Cisco Talos file reputation em </w:t>
      </w:r>
      <w:hyperlink r:id="rId11" w:history="1">
        <w:r>
          <w:rPr>
            <w:rStyle w:val="Hyperlink"/>
          </w:rPr>
          <w:t>https://talosintelligence.com/talos_file_reputation</w:t>
        </w:r>
      </w:hyperlink>
      <w:r>
        <w:t>.</w:t>
      </w:r>
    </w:p>
    <w:p w14:paraId="60F894DD" w14:textId="30033309" w:rsidR="00E16196" w:rsidRDefault="00E16196" w:rsidP="00C402AD">
      <w:pPr>
        <w:pStyle w:val="Visual"/>
      </w:pPr>
      <w:r w:rsidRPr="00C402AD">
        <w:rPr>
          <w:noProof/>
          <w:lang w:eastAsia="pt-BR"/>
        </w:rPr>
        <w:drawing>
          <wp:inline distT="0" distB="0" distL="0" distR="0" wp14:anchorId="05C9A8CE" wp14:editId="0EE00105">
            <wp:extent cx="5378450" cy="2898921"/>
            <wp:effectExtent l="0" t="0" r="0" b="0"/>
            <wp:docPr id="8" name="Picture 8" descr="screenshot of talos intelligenc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0-06-30 15_06_51-CyberOps SecOnion 16.04.6.5 [06.21.2020] [Running] - Oracle VM VirtualBox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5888" cy="29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5B3D4" w14:textId="61DC30E1" w:rsidR="00913476" w:rsidRDefault="00913476" w:rsidP="007C09D1">
      <w:pPr>
        <w:pStyle w:val="Ttulo4"/>
      </w:pPr>
      <w:r>
        <w:t>Pergunta:</w:t>
      </w:r>
    </w:p>
    <w:p w14:paraId="5FE61006" w14:textId="4CAE2437" w:rsidR="003F306A" w:rsidRDefault="00E16196" w:rsidP="007C09D1">
      <w:pPr>
        <w:pStyle w:val="BodyTextL50"/>
        <w:spacing w:before="0"/>
      </w:pPr>
      <w:r>
        <w:t>O Talos reconheceu o hash do arquivo e o identificou como malware? Em caso afirmativo, que tipo de malware?</w:t>
      </w:r>
    </w:p>
    <w:p w14:paraId="1801A560" w14:textId="3A191752" w:rsidR="003F306A" w:rsidRDefault="003F306A" w:rsidP="003F306A">
      <w:pPr>
        <w:pStyle w:val="AnswerLineL50"/>
      </w:pPr>
      <w:r>
        <w:lastRenderedPageBreak/>
        <w:t>Digite suas respostas aqui.</w:t>
      </w:r>
    </w:p>
    <w:p w14:paraId="22CD3D7D" w14:textId="61CDE205" w:rsidR="003F306A" w:rsidRPr="00450A2B" w:rsidRDefault="00AA1EA0" w:rsidP="003F306A">
      <w:pPr>
        <w:pStyle w:val="BodyTextL50"/>
        <w:rPr>
          <w:rStyle w:val="AnswerGray"/>
        </w:rPr>
      </w:pPr>
      <w:r>
        <w:rPr>
          <w:rStyle w:val="AnswerGray"/>
        </w:rPr>
        <w:t xml:space="preserve"> </w:t>
      </w:r>
    </w:p>
    <w:p w14:paraId="0407DC9F" w14:textId="574C1CC6" w:rsidR="001D5DE0" w:rsidRDefault="001D5DE0" w:rsidP="00A00F42">
      <w:pPr>
        <w:pStyle w:val="SubStepAlpha"/>
        <w:keepNext/>
        <w:numPr>
          <w:ilvl w:val="3"/>
          <w:numId w:val="2"/>
        </w:numPr>
      </w:pPr>
      <w:r>
        <w:t xml:space="preserve">No Sguil, selecione o </w:t>
      </w:r>
      <w:r>
        <w:rPr>
          <w:b/>
        </w:rPr>
        <w:t>Alert ID 5.480</w:t>
      </w:r>
      <w:r>
        <w:t xml:space="preserve"> e o </w:t>
      </w:r>
      <w:r w:rsidRPr="001D5DE0">
        <w:rPr>
          <w:b/>
          <w:bCs/>
        </w:rPr>
        <w:t>Event Message</w:t>
      </w:r>
      <w:r>
        <w:t xml:space="preserve"> Remcos RAT Checkin 23. Observe que a assinatura IDS detectou o RAT Remcos com base nos códigos hexadecimais binários no início da comunicação. </w:t>
      </w:r>
    </w:p>
    <w:p w14:paraId="0094EA79" w14:textId="57F98FFD" w:rsidR="001D5DE0" w:rsidRDefault="00FC7EA0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1C15BC4C" wp14:editId="4C6A32A1">
            <wp:extent cx="4622800" cy="2347630"/>
            <wp:effectExtent l="0" t="0" r="6350" b="0"/>
            <wp:docPr id="10" name="Picture 10" descr="screenshot of the show rule panel of alert id 5.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0-06-30 17_56_37-CyberOps SecOnion 16.04.6.5 [06.21.2020] [Running] - Oracle VM VirtualBo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8623" cy="236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CCC61" w14:textId="1DF8CD7F" w:rsidR="001D5DE0" w:rsidRDefault="001D5DE0" w:rsidP="001D5DE0">
      <w:pPr>
        <w:pStyle w:val="SubStepAlpha"/>
        <w:numPr>
          <w:ilvl w:val="3"/>
          <w:numId w:val="2"/>
        </w:numPr>
      </w:pPr>
      <w:r>
        <w:t>Clique com o botão direito do mouse no ID de alerta e selecione</w:t>
      </w:r>
      <w:r w:rsidRPr="00A00F42">
        <w:rPr>
          <w:b/>
          <w:bCs/>
        </w:rPr>
        <w:t xml:space="preserve"> Transcript</w:t>
      </w:r>
      <w:r>
        <w:t>. Percorra a transcrição e responda às seguintes perguntas:</w:t>
      </w:r>
    </w:p>
    <w:p w14:paraId="187E03F9" w14:textId="77777777" w:rsidR="00A4588B" w:rsidRDefault="00A4588B" w:rsidP="00A00F42">
      <w:pPr>
        <w:pStyle w:val="Ttulo4"/>
      </w:pPr>
      <w:r>
        <w:t>Perguntas:</w:t>
      </w:r>
    </w:p>
    <w:p w14:paraId="5570F549" w14:textId="3A92456C" w:rsidR="00FC7EA0" w:rsidRDefault="00FC7EA0" w:rsidP="00A00F42">
      <w:pPr>
        <w:pStyle w:val="SubStepAlpha"/>
        <w:numPr>
          <w:ilvl w:val="0"/>
          <w:numId w:val="0"/>
        </w:numPr>
        <w:spacing w:before="0"/>
        <w:ind w:left="720"/>
      </w:pPr>
      <w:r>
        <w:t>Qual é a porta de destino da comunicação? É um porta conhecida?</w:t>
      </w:r>
    </w:p>
    <w:p w14:paraId="48E03E07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7E7B5713" w14:textId="60836EB3" w:rsidR="00FC7EA0" w:rsidRPr="00FC7EA0" w:rsidRDefault="00AA1EA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C8C5669" w14:textId="32033FA2" w:rsidR="00FC7EA0" w:rsidRDefault="00FC7EA0" w:rsidP="00FC7EA0">
      <w:pPr>
        <w:pStyle w:val="SubStepAlpha"/>
        <w:numPr>
          <w:ilvl w:val="0"/>
          <w:numId w:val="0"/>
        </w:numPr>
        <w:ind w:left="720"/>
      </w:pPr>
      <w:r>
        <w:t>A comunicação é legível ou criptografada?</w:t>
      </w:r>
    </w:p>
    <w:p w14:paraId="064B26FA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6E4A4458" w14:textId="3F24DDB3" w:rsidR="00FC7EA0" w:rsidRPr="00982AB0" w:rsidRDefault="00AA1EA0" w:rsidP="00982AB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616404E" w14:textId="77777777" w:rsidR="00982AB0" w:rsidRDefault="00FC7EA0" w:rsidP="00FC7EA0">
      <w:pPr>
        <w:pStyle w:val="SubStepAlpha"/>
        <w:numPr>
          <w:ilvl w:val="0"/>
          <w:numId w:val="0"/>
        </w:numPr>
        <w:ind w:left="720"/>
      </w:pPr>
      <w:r>
        <w:t xml:space="preserve">Faça alguma pesquisa online sobre Remcos RAT Checkin 23. O que significa Remcos? </w:t>
      </w:r>
    </w:p>
    <w:p w14:paraId="34DE6A4F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4D3D7F90" w14:textId="0776F723" w:rsidR="00982AB0" w:rsidRPr="00982AB0" w:rsidRDefault="00AA1EA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7E8DC57D" w14:textId="682F7DD5" w:rsidR="00FC7EA0" w:rsidRDefault="00982AB0" w:rsidP="00FC7EA0">
      <w:pPr>
        <w:pStyle w:val="SubStepAlpha"/>
        <w:numPr>
          <w:ilvl w:val="0"/>
          <w:numId w:val="0"/>
        </w:numPr>
        <w:ind w:left="720"/>
      </w:pPr>
      <w:r>
        <w:t>Que tipo de comunicação acha que estava sendo transmitida?</w:t>
      </w:r>
    </w:p>
    <w:p w14:paraId="6756A9BF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6144A7B5" w14:textId="16A9670F" w:rsidR="00982AB0" w:rsidRPr="00982AB0" w:rsidRDefault="00AA1EA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DD9C644" w14:textId="65D66443" w:rsidR="00982AB0" w:rsidRDefault="00982AB0" w:rsidP="00FC7EA0">
      <w:pPr>
        <w:pStyle w:val="SubStepAlpha"/>
        <w:numPr>
          <w:ilvl w:val="0"/>
          <w:numId w:val="0"/>
        </w:numPr>
        <w:ind w:left="720"/>
      </w:pPr>
      <w:r>
        <w:t>Que tipo de criptografia e ofuscação foi usado para ignorar a detecção?</w:t>
      </w:r>
    </w:p>
    <w:p w14:paraId="58EBA636" w14:textId="77777777" w:rsidR="00DD457F" w:rsidRPr="00B84B07" w:rsidRDefault="00DD457F" w:rsidP="00A00F42">
      <w:pPr>
        <w:pStyle w:val="AnswerLineL50"/>
        <w:spacing w:after="360"/>
      </w:pPr>
      <w:r>
        <w:t>Digite suas respostas aqui.</w:t>
      </w:r>
    </w:p>
    <w:p w14:paraId="6FE7359C" w14:textId="5DD91049" w:rsidR="00FC7EA0" w:rsidRPr="00982AB0" w:rsidRDefault="00AA1EA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45F9AD5A" w14:textId="340A621C" w:rsidR="003F306A" w:rsidRPr="00401AAA" w:rsidRDefault="00401AAA" w:rsidP="00401AAA">
      <w:pPr>
        <w:pStyle w:val="SubStepAlpha"/>
        <w:numPr>
          <w:ilvl w:val="3"/>
          <w:numId w:val="2"/>
        </w:numPr>
        <w:rPr>
          <w:b/>
          <w:shd w:val="clear" w:color="auto" w:fill="BFBFBF"/>
        </w:rPr>
      </w:pPr>
      <w:r>
        <w:t xml:space="preserve">Usando o Sguil e os alertas restantes do 3-19-2019, localize o segundo arquivo executável que foi baixado e verifique se ele é um malware conhecido. </w:t>
      </w:r>
    </w:p>
    <w:p w14:paraId="27778DF7" w14:textId="77777777" w:rsidR="00A4588B" w:rsidRDefault="00A4588B" w:rsidP="00A00F42">
      <w:pPr>
        <w:pStyle w:val="Ttulo4"/>
      </w:pPr>
      <w:r>
        <w:t>Perguntas:</w:t>
      </w:r>
    </w:p>
    <w:p w14:paraId="2E9A8F78" w14:textId="33E65C81" w:rsidR="00401AAA" w:rsidRDefault="00401AAA" w:rsidP="00A00F42">
      <w:pPr>
        <w:pStyle w:val="SubStepAlpha"/>
        <w:numPr>
          <w:ilvl w:val="0"/>
          <w:numId w:val="0"/>
        </w:numPr>
        <w:spacing w:before="0"/>
        <w:ind w:left="720"/>
      </w:pPr>
      <w:r>
        <w:t>Quais IDs de alerta alertam para um segundo arquivo executável que está sendo baixado?</w:t>
      </w:r>
    </w:p>
    <w:p w14:paraId="33D69FE0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1985356C" w14:textId="5ABF0FAE" w:rsidR="00FF041B" w:rsidRPr="00FF041B" w:rsidRDefault="00AA1EA0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lastRenderedPageBreak/>
        <w:t xml:space="preserve"> </w:t>
      </w:r>
    </w:p>
    <w:p w14:paraId="4DC9E5E4" w14:textId="77777777" w:rsidR="00FF041B" w:rsidRDefault="00401AAA" w:rsidP="00401AAA">
      <w:pPr>
        <w:pStyle w:val="SubStepAlpha"/>
        <w:numPr>
          <w:ilvl w:val="0"/>
          <w:numId w:val="0"/>
        </w:numPr>
        <w:ind w:left="720"/>
      </w:pPr>
      <w:r>
        <w:t>De qual endereço IP do servidor e número da porta o arquivo foi baixado?</w:t>
      </w:r>
    </w:p>
    <w:p w14:paraId="26130D28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60ABE829" w14:textId="3F459B15" w:rsidR="00FF041B" w:rsidRPr="00FF041B" w:rsidRDefault="00AA1EA0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626DC080" w14:textId="28D7457F" w:rsidR="00FF041B" w:rsidRDefault="00FF041B" w:rsidP="00401AAA">
      <w:pPr>
        <w:pStyle w:val="SubStepAlpha"/>
        <w:numPr>
          <w:ilvl w:val="0"/>
          <w:numId w:val="0"/>
        </w:numPr>
        <w:ind w:left="720"/>
      </w:pPr>
      <w:r>
        <w:t>Qual é o nome do arquivo que foi baixado?</w:t>
      </w:r>
    </w:p>
    <w:p w14:paraId="54C15F33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4A844D7A" w14:textId="07599233" w:rsidR="00FF041B" w:rsidRPr="00FF041B" w:rsidRDefault="00AA1EA0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07610EE8" w14:textId="35DDB68B" w:rsidR="00FF041B" w:rsidRDefault="00FF041B" w:rsidP="00401AAA">
      <w:pPr>
        <w:pStyle w:val="SubStepAlpha"/>
        <w:numPr>
          <w:ilvl w:val="0"/>
          <w:numId w:val="0"/>
        </w:numPr>
        <w:ind w:left="720"/>
      </w:pPr>
      <w:r>
        <w:t>Crie um hash SHA256 do arquivo e envie o hash on-line no Cisco Talos File Reputation Center para ver se ele corresponde a malware conhecido. O arquivo executável é conhecido como malware e, em caso afirmativo, que tipo? O que é o AMP DETECTIN</w:t>
      </w:r>
    </w:p>
    <w:p w14:paraId="47E9C361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1C7283CD" w14:textId="498A9E73" w:rsidR="00E0059F" w:rsidRPr="00DC02B4" w:rsidRDefault="00AA1EA0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57D96CA" w14:textId="77777777" w:rsidR="00A4588B" w:rsidRPr="00A00F42" w:rsidRDefault="002F3CB0" w:rsidP="002F3CB0">
      <w:pPr>
        <w:pStyle w:val="SubStepAlpha"/>
        <w:numPr>
          <w:ilvl w:val="3"/>
          <w:numId w:val="2"/>
        </w:numPr>
        <w:rPr>
          <w:b/>
          <w:shd w:val="clear" w:color="auto" w:fill="BFBFBF"/>
        </w:rPr>
      </w:pPr>
      <w:r>
        <w:t>Examine os três alertas restantes de 3-19-2019 observando as informações de cabeçalho em Mostrar dados de pacote, a assinatura IDS em Mostrar regra e as transcrições de ID de alerta.</w:t>
      </w:r>
    </w:p>
    <w:p w14:paraId="70B58D63" w14:textId="77777777" w:rsidR="00A4588B" w:rsidRPr="00A00F42" w:rsidRDefault="00A4588B" w:rsidP="00A00F42">
      <w:pPr>
        <w:pStyle w:val="Ttulo4"/>
      </w:pPr>
      <w:r>
        <w:t>Pergunta:</w:t>
      </w:r>
    </w:p>
    <w:p w14:paraId="585A361F" w14:textId="293A887B" w:rsidR="002F3CB0" w:rsidRPr="00401AAA" w:rsidRDefault="002F3CB0" w:rsidP="00A00F42">
      <w:pPr>
        <w:pStyle w:val="BodyTextL50"/>
        <w:spacing w:before="0"/>
        <w:rPr>
          <w:b/>
          <w:shd w:val="clear" w:color="auto" w:fill="BFBFBF"/>
        </w:rPr>
      </w:pPr>
      <w:r>
        <w:t>Como todos os três alertas estão relacionados?</w:t>
      </w:r>
    </w:p>
    <w:p w14:paraId="0B3639F6" w14:textId="77777777" w:rsidR="00DD457F" w:rsidRPr="00B84B07" w:rsidRDefault="00DD457F" w:rsidP="00A00F42">
      <w:pPr>
        <w:pStyle w:val="AnswerLineL50"/>
        <w:spacing w:after="360"/>
      </w:pPr>
      <w:r>
        <w:t>Digite suas respostas aqui.</w:t>
      </w:r>
    </w:p>
    <w:p w14:paraId="5D928BE7" w14:textId="6466DA27" w:rsidR="00401AAA" w:rsidRPr="0070422B" w:rsidRDefault="00AA1EA0" w:rsidP="0070422B">
      <w:pPr>
        <w:pStyle w:val="SubStepAlpha"/>
        <w:numPr>
          <w:ilvl w:val="0"/>
          <w:numId w:val="0"/>
        </w:numPr>
        <w:ind w:left="720"/>
        <w:rPr>
          <w:b/>
          <w:shd w:val="clear" w:color="auto" w:fill="BFBFBF"/>
        </w:rPr>
      </w:pPr>
      <w:r>
        <w:rPr>
          <w:rStyle w:val="AnswerGray"/>
        </w:rPr>
        <w:t xml:space="preserve"> </w:t>
      </w:r>
    </w:p>
    <w:p w14:paraId="68EE4946" w14:textId="2AAF3E12" w:rsidR="0070422B" w:rsidRDefault="0070422B" w:rsidP="008F06FF">
      <w:pPr>
        <w:pStyle w:val="SubStepAlpha"/>
      </w:pPr>
      <w:r>
        <w:t>Mesmo que você tenha examinado todos os alertas no Sguil relacionados a um ataque em um host Windows em 3-19-2019, pode haver informações adicionais relacionadas disponíveis no Kibana. Feche o Sguil e inicie o Kibana a partir da área de trabalho.</w:t>
      </w:r>
    </w:p>
    <w:p w14:paraId="5977D65F" w14:textId="77777777" w:rsidR="0070422B" w:rsidRPr="00D96886" w:rsidRDefault="0070422B" w:rsidP="0070422B">
      <w:pPr>
        <w:pStyle w:val="Ttulo2"/>
      </w:pPr>
      <w:r>
        <w:t>Usar o Kibana para investigar alertas</w:t>
      </w:r>
    </w:p>
    <w:p w14:paraId="6567EF66" w14:textId="39C8BCC4" w:rsidR="0070422B" w:rsidRDefault="0070422B" w:rsidP="0070422B">
      <w:pPr>
        <w:pStyle w:val="BodyTextL25"/>
      </w:pPr>
      <w:r>
        <w:t>Na Parte 2, use Kibana para investigar mais detalhadamente o ataque em 3-19-2019.</w:t>
      </w:r>
    </w:p>
    <w:p w14:paraId="5F5803AE" w14:textId="77777777" w:rsidR="0070422B" w:rsidRDefault="0070422B" w:rsidP="0070422B">
      <w:pPr>
        <w:pStyle w:val="Ttulo3"/>
        <w:numPr>
          <w:ilvl w:val="2"/>
          <w:numId w:val="2"/>
        </w:numPr>
      </w:pPr>
      <w:r>
        <w:t>Abra Kibana e reduza o período de tempo.</w:t>
      </w:r>
    </w:p>
    <w:p w14:paraId="4E920C11" w14:textId="1FED105B" w:rsidR="0070422B" w:rsidRDefault="0070422B" w:rsidP="0070422B">
      <w:pPr>
        <w:pStyle w:val="SubStepAlpha"/>
        <w:numPr>
          <w:ilvl w:val="3"/>
          <w:numId w:val="2"/>
        </w:numPr>
      </w:pPr>
      <w:r>
        <w:t xml:space="preserve">Faça login no Kibana com o nome de usuário do </w:t>
      </w:r>
      <w:r w:rsidRPr="00450A2B">
        <w:rPr>
          <w:b/>
          <w:bCs/>
        </w:rPr>
        <w:t>analyst</w:t>
      </w:r>
      <w:r>
        <w:t xml:space="preserve"> e a senha do </w:t>
      </w:r>
      <w:r w:rsidRPr="00450A2B">
        <w:rPr>
          <w:b/>
          <w:bCs/>
        </w:rPr>
        <w:t>cyberops</w:t>
      </w:r>
      <w:r>
        <w:t>.</w:t>
      </w:r>
    </w:p>
    <w:p w14:paraId="37C4EB36" w14:textId="677B6CFC" w:rsidR="00DC5E95" w:rsidRDefault="0070422B" w:rsidP="00A00F42">
      <w:pPr>
        <w:pStyle w:val="SubStepAlpha"/>
        <w:numPr>
          <w:ilvl w:val="3"/>
          <w:numId w:val="2"/>
        </w:numPr>
      </w:pPr>
      <w:r>
        <w:t xml:space="preserve">Abra o Kibana ( </w:t>
      </w:r>
      <w:r w:rsidRPr="001762A5">
        <w:rPr>
          <w:b/>
          <w:bCs/>
        </w:rPr>
        <w:t>analyst</w:t>
      </w:r>
      <w:r>
        <w:t xml:space="preserve"> de nome de usuário e </w:t>
      </w:r>
      <w:r w:rsidRPr="001762A5">
        <w:rPr>
          <w:b/>
          <w:bCs/>
        </w:rPr>
        <w:t>cyberops</w:t>
      </w:r>
      <w:r>
        <w:t xml:space="preserve">de senha), clique em </w:t>
      </w:r>
      <w:r w:rsidRPr="001762A5">
        <w:rPr>
          <w:b/>
          <w:bCs/>
        </w:rPr>
        <w:t xml:space="preserve">Last 24 Hours </w:t>
      </w:r>
      <w:r>
        <w:t>e na guia Intervalo de tempo</w:t>
      </w:r>
      <w:r w:rsidRPr="001762A5">
        <w:rPr>
          <w:b/>
          <w:bCs/>
        </w:rPr>
        <w:t xml:space="preserve"> Absolute</w:t>
      </w:r>
      <w:r>
        <w:t xml:space="preserve"> para alterar o intervalo de tempo para 1 de março de 2019 para 31 de março de 2019.</w:t>
      </w:r>
    </w:p>
    <w:p w14:paraId="154CC6C1" w14:textId="461D5F9F" w:rsidR="004656EC" w:rsidRDefault="0070422B" w:rsidP="00A00F42">
      <w:pPr>
        <w:pStyle w:val="SubStepAlpha"/>
        <w:keepNext/>
        <w:numPr>
          <w:ilvl w:val="3"/>
          <w:numId w:val="2"/>
        </w:numPr>
      </w:pPr>
      <w:r>
        <w:t xml:space="preserve">A linha do </w:t>
      </w:r>
      <w:r w:rsidRPr="001762A5">
        <w:rPr>
          <w:b/>
          <w:bCs/>
        </w:rPr>
        <w:t>Total Log Count Over Time</w:t>
      </w:r>
      <w:r>
        <w:t xml:space="preserve"> do tempo mostrará um evento em 19 de março. Clique nesse evento para restringir o foco ao intervalo de tempo específico do ataque.</w:t>
      </w:r>
    </w:p>
    <w:p w14:paraId="00A04472" w14:textId="0331C252" w:rsidR="00DC5E95" w:rsidRDefault="00DC5E95" w:rsidP="00DD457F">
      <w:pPr>
        <w:pStyle w:val="Visual"/>
      </w:pPr>
      <w:r>
        <w:rPr>
          <w:noProof/>
          <w:lang w:eastAsia="pt-BR"/>
        </w:rPr>
        <w:drawing>
          <wp:inline distT="0" distB="0" distL="0" distR="0" wp14:anchorId="4F725ACC" wp14:editId="780968FD">
            <wp:extent cx="4711700" cy="1295250"/>
            <wp:effectExtent l="0" t="0" r="0" b="635"/>
            <wp:docPr id="22" name="Picture 22" descr="kibana screenshot of total log count over the interested time r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20-06-30 19_54_06-CyberOps SecOnion 16.04.6.5 [06.21.2020] [Running] - Oracle VM VirtualBox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5929" cy="132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88248" w14:textId="5E295580" w:rsidR="00A4588B" w:rsidRDefault="00A4588B" w:rsidP="00A00F42">
      <w:pPr>
        <w:pStyle w:val="Ttulo3"/>
      </w:pPr>
      <w:r>
        <w:lastRenderedPageBreak/>
        <w:t>Revise os alertas no período de tempo reduzido.</w:t>
      </w:r>
    </w:p>
    <w:p w14:paraId="0DA3D4F3" w14:textId="08D8643F" w:rsidR="0087128E" w:rsidRDefault="0087128E" w:rsidP="00A00F42">
      <w:pPr>
        <w:pStyle w:val="SubStepAlpha"/>
        <w:keepNext/>
      </w:pPr>
      <w:r>
        <w:t xml:space="preserve">No painel Kibana, role para baixo até a visualização </w:t>
      </w:r>
      <w:r w:rsidRPr="00A00F42">
        <w:rPr>
          <w:b/>
          <w:bCs/>
        </w:rPr>
        <w:t>Todos os Sensores - Tipo de Log</w:t>
      </w:r>
      <w:r>
        <w:t>. Revise ambas as páginas e observe a variedade de tipos de log relacionados a esse ataque.</w:t>
      </w:r>
    </w:p>
    <w:p w14:paraId="135A1322" w14:textId="708A71C4" w:rsidR="0087128E" w:rsidRDefault="0087128E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51D1DD22" wp14:editId="4438178B">
            <wp:extent cx="2945202" cy="2590800"/>
            <wp:effectExtent l="0" t="0" r="7620" b="0"/>
            <wp:docPr id="23" name="Picture 23" descr="kibana screenshot of all sensors - log type, p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020-06-30 20_05_40-CyberOps SecOnion 16.04.6.5 [06.21.2020] [Running] - Oracle VM VirtualBox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668" cy="262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A00F42">
        <w:rPr>
          <w:noProof/>
          <w:lang w:eastAsia="pt-BR"/>
        </w:rPr>
        <w:drawing>
          <wp:inline distT="0" distB="0" distL="0" distR="0" wp14:anchorId="0386FDFC" wp14:editId="3594426C">
            <wp:extent cx="2842551" cy="2597150"/>
            <wp:effectExtent l="0" t="0" r="0" b="0"/>
            <wp:docPr id="24" name="Picture 24" descr="kibana screenshot of all sensors - log type, p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020-06-30 20_06_24-CyberOps SecOnion 16.04.6.5 [06.21.2020] [Running] - Oracle VM VirtualBox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347" cy="265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63A38" w14:textId="362A2F4D" w:rsidR="005E7CDF" w:rsidRDefault="005E7CDF" w:rsidP="00A00F42">
      <w:pPr>
        <w:pStyle w:val="SubStepAlpha"/>
        <w:keepNext/>
      </w:pPr>
      <w:r>
        <w:t>Role para baixo e observe que o Resumo de Alerta NIDS no Kibana tem muitos dos mesmos alertas IDS listados no Sguil. Clique na lupa para filtrar o segundo alerta ET TROJAN ABUSE.CH SSL Lista Negra SSL Certificado SSL Malicioso detectado (Dridex) do Endereço IP de Origem 31.22.4.176.</w:t>
      </w:r>
    </w:p>
    <w:p w14:paraId="1F8495DC" w14:textId="002D70F8" w:rsidR="0087128E" w:rsidRDefault="005E7CDF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3C5C2920" wp14:editId="3769CDC6">
            <wp:extent cx="3271138" cy="3468970"/>
            <wp:effectExtent l="0" t="0" r="5715" b="0"/>
            <wp:docPr id="25" name="Picture 25" descr="kibana screen of NIDs - alert summ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020-06-30 20_31_17-CyberOps SecOnion 16.04.6.5 [06.21.2020] [Running] - Oracle VM VirtualBox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630" cy="3477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56655" w14:textId="0B655B04" w:rsidR="00DD457F" w:rsidRDefault="002D4EC0" w:rsidP="00A00F42">
      <w:pPr>
        <w:pStyle w:val="SubStepAlpha"/>
        <w:keepNext/>
      </w:pPr>
      <w:r>
        <w:lastRenderedPageBreak/>
        <w:t>Role para baixo até All logs e clique na seta para expandir o primeiro log na lista com o endereço IP de origem 31.22.4.176.</w:t>
      </w:r>
    </w:p>
    <w:p w14:paraId="23CD3482" w14:textId="165AF0C1" w:rsidR="0087128E" w:rsidRDefault="002D4EC0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0C111A03" wp14:editId="471E5991">
            <wp:extent cx="5314950" cy="2334254"/>
            <wp:effectExtent l="0" t="0" r="0" b="9525"/>
            <wp:docPr id="26" name="Picture 26" descr="kibana screenshot of  all 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20-06-30 20_47_32-CyberOps SecOnion 16.04.6.5 [06.21.2020] [Running] - Oracle VM VirtualBox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0911" cy="2354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2646F" w14:textId="77777777" w:rsidR="00A4588B" w:rsidRDefault="00A4588B" w:rsidP="00A00F42">
      <w:pPr>
        <w:pStyle w:val="Ttulo4"/>
      </w:pPr>
      <w:r>
        <w:t>Perguntas:</w:t>
      </w:r>
    </w:p>
    <w:p w14:paraId="65D7C3A7" w14:textId="72EC4EA7" w:rsidR="006958E6" w:rsidRDefault="006958E6" w:rsidP="00A00F42">
      <w:pPr>
        <w:pStyle w:val="BodyTextL50"/>
        <w:spacing w:before="0"/>
      </w:pPr>
      <w:r>
        <w:t>Qual é a localização geográfica do país e da cidade para este alerta?</w:t>
      </w:r>
    </w:p>
    <w:p w14:paraId="1EDF6ED7" w14:textId="77777777" w:rsidR="00DD457F" w:rsidRPr="00B84B07" w:rsidRDefault="00DD457F" w:rsidP="00A00F42">
      <w:pPr>
        <w:pStyle w:val="AnswerLineL50"/>
      </w:pPr>
      <w:r>
        <w:t>Digite suas respostas aqui.</w:t>
      </w:r>
    </w:p>
    <w:p w14:paraId="51805270" w14:textId="4865F60C" w:rsidR="006958E6" w:rsidRPr="006958E6" w:rsidRDefault="00AA1EA0" w:rsidP="006958E6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67C88D3" w14:textId="10C189C0" w:rsidR="006958E6" w:rsidRDefault="006958E6" w:rsidP="006958E6">
      <w:pPr>
        <w:pStyle w:val="SubStepAlpha"/>
        <w:numPr>
          <w:ilvl w:val="0"/>
          <w:numId w:val="0"/>
        </w:numPr>
        <w:ind w:left="720"/>
      </w:pPr>
      <w:r>
        <w:t>Qual é o país geográfico e a cidade para o alerta da 115.112.43.81?</w:t>
      </w:r>
    </w:p>
    <w:p w14:paraId="48D8B597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2AA62B61" w14:textId="435839FA" w:rsidR="006958E6" w:rsidRPr="006958E6" w:rsidRDefault="00AA1EA0" w:rsidP="006958E6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6BA40E9" w14:textId="54422941" w:rsidR="006958E6" w:rsidRDefault="006958E6" w:rsidP="00A00F42">
      <w:pPr>
        <w:pStyle w:val="SubStepAlpha"/>
      </w:pPr>
      <w:r>
        <w:t>Role de volta para a parte superior da página e clique no link under Navigation.</w:t>
      </w:r>
    </w:p>
    <w:p w14:paraId="105B6C2D" w14:textId="3D0FD6B5" w:rsidR="00DE02AC" w:rsidRDefault="00DE02AC" w:rsidP="00A00F42">
      <w:pPr>
        <w:pStyle w:val="SubStepAlpha"/>
        <w:keepNext/>
      </w:pPr>
      <w:r>
        <w:t xml:space="preserve">Anteriormente, observamos tipos de log como bro_http listados no painel Início. Você pode filtrar para os vários tipos de log, mas os painéis internos provavelmente terão mais informações. Role de volta para o topo da página e clique em </w:t>
      </w:r>
      <w:r w:rsidRPr="00A00F42">
        <w:rPr>
          <w:b/>
          <w:bCs/>
        </w:rPr>
        <w:t>HTTP</w:t>
      </w:r>
      <w:r>
        <w:t xml:space="preserve"> no link do painel em Zeek Hunting in Navigation.</w:t>
      </w:r>
    </w:p>
    <w:p w14:paraId="0E4A4D3D" w14:textId="6D1499C5" w:rsidR="00E40EF4" w:rsidRDefault="00E40EF4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4481B823" wp14:editId="7F42C0F5">
            <wp:extent cx="4572000" cy="2135031"/>
            <wp:effectExtent l="0" t="0" r="0" b="0"/>
            <wp:docPr id="5" name="Picture 5" descr="kibana screenshot for the location of the http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135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0FFC22" w14:textId="23ACB379" w:rsidR="00D9581D" w:rsidRDefault="00DE02AC" w:rsidP="0087128E">
      <w:pPr>
        <w:pStyle w:val="SubStepAlpha"/>
      </w:pPr>
      <w:r>
        <w:t>Percorra o painel HTTP tomando conhecimento das informações apresentadas e responda às seguintes perguntas:</w:t>
      </w:r>
    </w:p>
    <w:p w14:paraId="1F7B5956" w14:textId="77777777" w:rsidR="00A4588B" w:rsidRDefault="00A4588B" w:rsidP="00A00F42">
      <w:pPr>
        <w:pStyle w:val="Ttulo4"/>
      </w:pPr>
      <w:r>
        <w:t>Perguntas:</w:t>
      </w:r>
    </w:p>
    <w:p w14:paraId="1D846024" w14:textId="4E293FA4" w:rsidR="00DE02AC" w:rsidRDefault="00DE02AC" w:rsidP="00A00F42">
      <w:pPr>
        <w:pStyle w:val="SubStepAlpha"/>
        <w:numPr>
          <w:ilvl w:val="0"/>
          <w:numId w:val="0"/>
        </w:numPr>
        <w:spacing w:before="0"/>
        <w:ind w:left="720"/>
      </w:pPr>
      <w:r>
        <w:t>O que é a contagem de logs no painel HTTP? De que países?</w:t>
      </w:r>
    </w:p>
    <w:p w14:paraId="27EF5CA9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16D57AB3" w14:textId="238654EA" w:rsidR="00D9581D" w:rsidRPr="00C1738A" w:rsidRDefault="00AA1EA0" w:rsidP="00D9581D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lastRenderedPageBreak/>
        <w:t xml:space="preserve"> </w:t>
      </w:r>
    </w:p>
    <w:p w14:paraId="291CDD6A" w14:textId="5D120734" w:rsidR="00D9581D" w:rsidRDefault="00D9581D" w:rsidP="00D9581D">
      <w:pPr>
        <w:pStyle w:val="SubStepAlpha"/>
        <w:numPr>
          <w:ilvl w:val="0"/>
          <w:numId w:val="0"/>
        </w:numPr>
        <w:ind w:left="720"/>
      </w:pPr>
      <w:r>
        <w:t>Quais são os URIs para os arquivos que foram baixados?</w:t>
      </w:r>
    </w:p>
    <w:p w14:paraId="48CC0A18" w14:textId="51E7ADDF" w:rsidR="00D9581D" w:rsidRPr="00C1738A" w:rsidRDefault="00AA1EA0" w:rsidP="00D9581D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1FA03019" w14:textId="5F61E148" w:rsidR="00942667" w:rsidRDefault="00D9581D" w:rsidP="00942667">
      <w:pPr>
        <w:pStyle w:val="SubStepAlpha"/>
      </w:pPr>
      <w:r>
        <w:t xml:space="preserve">Corresponda o </w:t>
      </w:r>
      <w:r w:rsidRPr="00D9581D">
        <w:rPr>
          <w:b/>
          <w:bCs/>
        </w:rPr>
        <w:t>HTTP - URIs</w:t>
      </w:r>
      <w:r>
        <w:t xml:space="preserve"> ao </w:t>
      </w:r>
      <w:r w:rsidRPr="00D9581D">
        <w:rPr>
          <w:b/>
          <w:bCs/>
        </w:rPr>
        <w:t>HTTP - Sites</w:t>
      </w:r>
      <w:r>
        <w:t xml:space="preserve"> no painel.</w:t>
      </w:r>
    </w:p>
    <w:p w14:paraId="490C7BD2" w14:textId="31DAF83A" w:rsidR="00942667" w:rsidRDefault="00942667" w:rsidP="00A00F42">
      <w:pPr>
        <w:pStyle w:val="Ttulo4"/>
      </w:pPr>
      <w:r>
        <w:t>Pergunta:</w:t>
      </w:r>
    </w:p>
    <w:p w14:paraId="1DDD08FE" w14:textId="1D432B3C" w:rsidR="00D9581D" w:rsidRDefault="00C1738A" w:rsidP="00A00F42">
      <w:pPr>
        <w:pStyle w:val="BodyTextL50"/>
        <w:spacing w:before="0"/>
      </w:pPr>
      <w:r>
        <w:t>Quais são os arquivos Cspca.crl e ncsi.txt relacionados? Use um navegador da Web e um mecanismo de pesquisa para obter informações adicionais.</w:t>
      </w:r>
    </w:p>
    <w:p w14:paraId="4EC42D7B" w14:textId="77777777" w:rsidR="00DD457F" w:rsidRPr="00B84B07" w:rsidRDefault="00DD457F" w:rsidP="00A00F42">
      <w:pPr>
        <w:pStyle w:val="AnswerLineL50"/>
        <w:spacing w:after="1680"/>
      </w:pPr>
      <w:r>
        <w:t>Digite suas respostas aqui.</w:t>
      </w:r>
    </w:p>
    <w:p w14:paraId="44204400" w14:textId="3AFC820A" w:rsidR="00DA4C17" w:rsidRPr="00C1738A" w:rsidRDefault="00AA1EA0" w:rsidP="00AA1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063814C4" w14:textId="56CB76B5" w:rsidR="00DE02AC" w:rsidRDefault="00673559" w:rsidP="00A00F42">
      <w:pPr>
        <w:pStyle w:val="SubStepAlpha"/>
        <w:keepNext/>
      </w:pPr>
      <w:r>
        <w:t xml:space="preserve">Role de volta para o topo da página web e, em Navegação - Zeek Hunting, clique em </w:t>
      </w:r>
      <w:r w:rsidRPr="00A00F42">
        <w:rPr>
          <w:b/>
          <w:bCs/>
        </w:rPr>
        <w:t>DNS</w:t>
      </w:r>
      <w:r>
        <w:t>. Role até a visualização de consultas DNS. Observe a página 1 e a página 3 das consultas DNS.</w:t>
      </w:r>
    </w:p>
    <w:p w14:paraId="5695E8DD" w14:textId="062902C7" w:rsidR="0042330F" w:rsidRDefault="0042330F" w:rsidP="00A00F42">
      <w:pPr>
        <w:pStyle w:val="Visual"/>
      </w:pPr>
      <w:r>
        <w:rPr>
          <w:noProof/>
          <w:lang w:eastAsia="pt-BR"/>
        </w:rPr>
        <w:drawing>
          <wp:inline distT="0" distB="0" distL="0" distR="0" wp14:anchorId="6AE4335C" wp14:editId="213339B3">
            <wp:extent cx="2800350" cy="2448842"/>
            <wp:effectExtent l="0" t="0" r="0" b="8890"/>
            <wp:docPr id="30" name="Picture 30" descr="kibana screenshot for the DNS queries, p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020-06-30 22_05_04-CyberOps SecOnion 16.04.6.5 [06.21.2020] [Running] - Oracle VM VirtualBox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040" cy="249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Pr="00A00F42">
        <w:rPr>
          <w:noProof/>
          <w:lang w:eastAsia="pt-BR"/>
        </w:rPr>
        <w:drawing>
          <wp:inline distT="0" distB="0" distL="0" distR="0" wp14:anchorId="6E5C2F5B" wp14:editId="10DFC733">
            <wp:extent cx="2806700" cy="2449061"/>
            <wp:effectExtent l="0" t="0" r="0" b="8890"/>
            <wp:docPr id="31" name="Picture 31" descr="kibana screenshot for the DNS queries, p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020-06-30 22_05_49-CyberOps SecOnion 16.04.6.5 [06.21.2020] [Running] - Oracle VM VirtualBox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18" cy="2508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573D4" w14:textId="0741C6B1" w:rsidR="00DE02AC" w:rsidRDefault="0042330F" w:rsidP="00DE02AC">
      <w:pPr>
        <w:pStyle w:val="SubStepAlpha"/>
        <w:numPr>
          <w:ilvl w:val="0"/>
          <w:numId w:val="0"/>
        </w:numPr>
        <w:ind w:left="720"/>
      </w:pPr>
      <w:r>
        <w:t>Algum dos domínios parece potencialmente inseguro? Tente enviar o URL toptoptop1.online para virustotal.com. Qual é o resultado?</w:t>
      </w:r>
    </w:p>
    <w:p w14:paraId="42E20627" w14:textId="77777777" w:rsidR="00DD457F" w:rsidRPr="00B84B07" w:rsidRDefault="00DD457F" w:rsidP="00DD457F">
      <w:pPr>
        <w:pStyle w:val="AnswerLineL50"/>
      </w:pPr>
      <w:r>
        <w:t>Digite suas respostas aqui.</w:t>
      </w:r>
    </w:p>
    <w:p w14:paraId="2901DA4E" w14:textId="7E30EFDB" w:rsidR="00A4048C" w:rsidRPr="00A4048C" w:rsidRDefault="00AA1EA0" w:rsidP="00DE02AC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 xml:space="preserve"> </w:t>
      </w:r>
    </w:p>
    <w:p w14:paraId="5D265361" w14:textId="6ACEB9E6" w:rsidR="00A33DFC" w:rsidRDefault="00A4048C" w:rsidP="0087128E">
      <w:pPr>
        <w:pStyle w:val="SubStepAlpha"/>
      </w:pPr>
      <w:r>
        <w:t xml:space="preserve">Para mais investigação e curiosidade, tente examinar os seguintes painéis de caça Zeek: </w:t>
      </w:r>
    </w:p>
    <w:p w14:paraId="3B6605F7" w14:textId="389DE468" w:rsidR="00A33DFC" w:rsidRDefault="00A4048C" w:rsidP="00A33DFC">
      <w:pPr>
        <w:pStyle w:val="SubStepAlpha"/>
        <w:numPr>
          <w:ilvl w:val="0"/>
          <w:numId w:val="0"/>
        </w:numPr>
        <w:ind w:left="720"/>
      </w:pPr>
      <w:r>
        <w:t>DCE/RPC - para obter informações sobre os procedimentos remotos de rede do Windows e recursos envolvidos</w:t>
      </w:r>
    </w:p>
    <w:p w14:paraId="08008556" w14:textId="287C5369" w:rsidR="00A33DFC" w:rsidRDefault="00A4048C" w:rsidP="00A33DFC">
      <w:pPr>
        <w:pStyle w:val="SubStepAlpha"/>
        <w:numPr>
          <w:ilvl w:val="0"/>
          <w:numId w:val="0"/>
        </w:numPr>
        <w:ind w:left="720"/>
      </w:pPr>
      <w:r>
        <w:t>Kerberos — para obter informações sobre os nomes de host e nomes de domínio que foram usados</w:t>
      </w:r>
    </w:p>
    <w:p w14:paraId="0474A173" w14:textId="44AB332E" w:rsidR="00A4048C" w:rsidRDefault="00A4048C" w:rsidP="00A33DFC">
      <w:pPr>
        <w:pStyle w:val="SubStepAlpha"/>
        <w:numPr>
          <w:ilvl w:val="0"/>
          <w:numId w:val="0"/>
        </w:numPr>
        <w:ind w:left="720"/>
      </w:pPr>
      <w:r>
        <w:t>PE — para obter informações sobre os executáveis portáteis</w:t>
      </w:r>
    </w:p>
    <w:p w14:paraId="0414D9EA" w14:textId="246B7991" w:rsidR="006958E6" w:rsidRDefault="00A4048C" w:rsidP="00A4048C">
      <w:pPr>
        <w:pStyle w:val="SubStepAlpha"/>
        <w:numPr>
          <w:ilvl w:val="0"/>
          <w:numId w:val="0"/>
        </w:numPr>
        <w:ind w:left="720"/>
      </w:pPr>
      <w:r>
        <w:t>SSL e x.509 — para obter informações sobre os nomes dos certificados de segurança e os países que foram usados</w:t>
      </w:r>
    </w:p>
    <w:p w14:paraId="4A236433" w14:textId="0B508A1A" w:rsidR="00A33DFC" w:rsidRDefault="00A33DFC" w:rsidP="00A4048C">
      <w:pPr>
        <w:pStyle w:val="SubStepAlpha"/>
        <w:numPr>
          <w:ilvl w:val="0"/>
          <w:numId w:val="0"/>
        </w:numPr>
        <w:ind w:left="720"/>
      </w:pPr>
      <w:r>
        <w:t>SMB — para mais informações sobre as ações SMB na rede de littletigers</w:t>
      </w:r>
    </w:p>
    <w:p w14:paraId="202F9923" w14:textId="3B15FEC7" w:rsidR="00C162C0" w:rsidRDefault="00A33DFC" w:rsidP="00A33DFC">
      <w:pPr>
        <w:pStyle w:val="SubStepAlpha"/>
        <w:numPr>
          <w:ilvl w:val="0"/>
          <w:numId w:val="0"/>
        </w:numPr>
        <w:ind w:left="720"/>
      </w:pPr>
      <w:r>
        <w:lastRenderedPageBreak/>
        <w:t>Estranho — para anomalias de protocolo e serviço e comunicações mal formadas</w:t>
      </w:r>
    </w:p>
    <w:p w14:paraId="55DBEB2A" w14:textId="14EAC1C9" w:rsidR="0089483A" w:rsidRPr="007C09D1" w:rsidRDefault="0089483A" w:rsidP="00A00F42">
      <w:pPr>
        <w:pStyle w:val="ConfigWindow"/>
      </w:pPr>
      <w:r>
        <w:t>Fim do documento</w:t>
      </w:r>
    </w:p>
    <w:sectPr w:rsidR="0089483A" w:rsidRPr="007C09D1" w:rsidSect="009F4B48">
      <w:headerReference w:type="default" r:id="rId22"/>
      <w:footerReference w:type="default" r:id="rId23"/>
      <w:headerReference w:type="first" r:id="rId24"/>
      <w:footerReference w:type="first" r:id="rId25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F6EAB7" w14:textId="77777777" w:rsidR="00542FDF" w:rsidRDefault="00542FDF" w:rsidP="00710659">
      <w:pPr>
        <w:spacing w:after="0" w:line="240" w:lineRule="auto"/>
      </w:pPr>
      <w:r>
        <w:separator/>
      </w:r>
    </w:p>
    <w:p w14:paraId="78973103" w14:textId="77777777" w:rsidR="00542FDF" w:rsidRDefault="00542FDF"/>
  </w:endnote>
  <w:endnote w:type="continuationSeparator" w:id="0">
    <w:p w14:paraId="4CA45243" w14:textId="77777777" w:rsidR="00542FDF" w:rsidRDefault="00542FDF" w:rsidP="00710659">
      <w:pPr>
        <w:spacing w:after="0" w:line="240" w:lineRule="auto"/>
      </w:pPr>
      <w:r>
        <w:continuationSeparator/>
      </w:r>
    </w:p>
    <w:p w14:paraId="56F4BE70" w14:textId="77777777" w:rsidR="00542FDF" w:rsidRDefault="00542F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F7D3D3" w14:textId="56134AA1" w:rsidR="00673559" w:rsidRPr="00882B63" w:rsidRDefault="00673559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2020</w:t>
        </w:r>
      </w:sdtContent>
    </w:sdt>
    <w:r>
      <w:t xml:space="preserve"> - </w:t>
    </w:r>
    <w:r>
      <w:fldChar w:fldCharType="begin"/>
    </w:r>
    <w:r>
      <w:instrText xml:space="preserve"> SAVEDATE  \@ "aaaa"  \* MERGEFORMAT </w:instrText>
    </w:r>
    <w:r>
      <w:fldChar w:fldCharType="separate"/>
    </w:r>
    <w:r w:rsidR="009440B1">
      <w:rPr>
        <w:noProof/>
      </w:rPr>
      <w:t>aa</w:t>
    </w:r>
    <w:r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440B1">
      <w:rPr>
        <w:b/>
        <w:noProof/>
        <w:szCs w:val="16"/>
      </w:rPr>
      <w:t>2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440B1">
      <w:rPr>
        <w:b/>
        <w:noProof/>
        <w:szCs w:val="16"/>
      </w:rPr>
      <w:t>9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F0D0A8" w14:textId="4EB4DBBF" w:rsidR="00673559" w:rsidRPr="00882B63" w:rsidRDefault="00673559" w:rsidP="00E859E3">
    <w:pPr>
      <w:pStyle w:val="Rodap"/>
      <w:rPr>
        <w:szCs w:val="16"/>
      </w:rPr>
    </w:pPr>
    <w:r w:rsidRPr="00B31F19">
      <w:sym w:font="Symbol" w:char="F0E3"/>
    </w:r>
    <w:r>
      <w:t xml:space="preserve"> </w:t>
    </w:r>
    <w:sdt>
      <w:sdtPr>
        <w:alias w:val="Comentários 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2020</w:t>
        </w:r>
      </w:sdtContent>
    </w:sdt>
    <w:r>
      <w:t xml:space="preserve"> - </w:t>
    </w:r>
    <w:r>
      <w:fldChar w:fldCharType="begin"/>
    </w:r>
    <w:r>
      <w:instrText xml:space="preserve"> SAVEDATE  \@ "aaaa"  \* MERGEFORMAT </w:instrText>
    </w:r>
    <w:r>
      <w:fldChar w:fldCharType="separate"/>
    </w:r>
    <w:r w:rsidR="009440B1">
      <w:rPr>
        <w:noProof/>
      </w:rPr>
      <w:t>aa</w:t>
    </w:r>
    <w:r>
      <w:fldChar w:fldCharType="end"/>
    </w:r>
    <w:r>
      <w:t xml:space="preserve"> Cisco e/ou suas afiliadas. Todos os direitos reservados. Página Pública da Cisco</w:t>
    </w:r>
    <w:r>
      <w:tab/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9440B1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>
      <w:t xml:space="preserve">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9440B1">
      <w:rPr>
        <w:b/>
        <w:noProof/>
        <w:szCs w:val="16"/>
      </w:rPr>
      <w:t>9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0F445C1" w14:textId="77777777" w:rsidR="00542FDF" w:rsidRDefault="00542FDF" w:rsidP="00710659">
      <w:pPr>
        <w:spacing w:after="0" w:line="240" w:lineRule="auto"/>
      </w:pPr>
      <w:r>
        <w:separator/>
      </w:r>
    </w:p>
    <w:p w14:paraId="7624E749" w14:textId="77777777" w:rsidR="00542FDF" w:rsidRDefault="00542FDF"/>
  </w:footnote>
  <w:footnote w:type="continuationSeparator" w:id="0">
    <w:p w14:paraId="5775A29E" w14:textId="77777777" w:rsidR="00542FDF" w:rsidRDefault="00542FDF" w:rsidP="00710659">
      <w:pPr>
        <w:spacing w:after="0" w:line="240" w:lineRule="auto"/>
      </w:pPr>
      <w:r>
        <w:continuationSeparator/>
      </w:r>
    </w:p>
    <w:p w14:paraId="56EC5A92" w14:textId="77777777" w:rsidR="00542FDF" w:rsidRDefault="00542FD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alias w:val="Cargo"/>
      <w:tag w:val=""/>
      <w:id w:val="-1711953976"/>
      <w:placeholder>
        <w:docPart w:val="590D3D55688E48DDB6EC995446F5394E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034397BF" w14:textId="2E5EEC7B" w:rsidR="00673559" w:rsidRDefault="00352E52" w:rsidP="008402F2">
        <w:pPr>
          <w:pStyle w:val="PageHead"/>
        </w:pPr>
        <w:r>
          <w:t>Laboratório - Investigando um Ataque a um Host Windows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36F02E" w14:textId="77777777" w:rsidR="00673559" w:rsidRDefault="00673559" w:rsidP="006C3FCF">
    <w:pPr>
      <w:ind w:left="-288"/>
    </w:pPr>
    <w:r>
      <w:rPr>
        <w:noProof/>
        <w:lang w:eastAsia="pt-BR"/>
      </w:rPr>
      <w:drawing>
        <wp:inline distT="0" distB="0" distL="0" distR="0" wp14:anchorId="0EC44463" wp14:editId="1A805352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D6B2B"/>
    <w:multiLevelType w:val="hybridMultilevel"/>
    <w:tmpl w:val="52921B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>
    <w:nsid w:val="1D504182"/>
    <w:multiLevelType w:val="hybridMultilevel"/>
    <w:tmpl w:val="14A43B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F612DD"/>
    <w:multiLevelType w:val="multilevel"/>
    <w:tmpl w:val="F92A5A10"/>
    <w:styleLink w:val="LabList"/>
    <w:lvl w:ilvl="0">
      <w:start w:val="1"/>
      <w:numFmt w:val="none"/>
      <w:pStyle w:val="Ttulo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tulo2"/>
      <w:suff w:val="space"/>
      <w:lvlText w:val="Parte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tulo3"/>
      <w:suff w:val="space"/>
      <w:lvlText w:val="Etapa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>
    <w:nsid w:val="21C77B78"/>
    <w:multiLevelType w:val="multilevel"/>
    <w:tmpl w:val="DB06027C"/>
    <w:lvl w:ilvl="0">
      <w:start w:val="1"/>
      <w:numFmt w:val="decimal"/>
      <w:lvlText w:val="Parte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>
    <w:nsid w:val="23594E07"/>
    <w:multiLevelType w:val="hybridMultilevel"/>
    <w:tmpl w:val="2ED8678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>
    <w:nsid w:val="50836623"/>
    <w:multiLevelType w:val="hybridMultilevel"/>
    <w:tmpl w:val="12FCD196"/>
    <w:lvl w:ilvl="0" w:tplc="5A9A43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67916092"/>
    <w:multiLevelType w:val="hybridMultilevel"/>
    <w:tmpl w:val="0EAC3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F6767B2"/>
    <w:multiLevelType w:val="hybridMultilevel"/>
    <w:tmpl w:val="6A98D58E"/>
    <w:lvl w:ilvl="0" w:tplc="04090017">
      <w:start w:val="1"/>
      <w:numFmt w:val="lowerLetter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5"/>
    <w:lvlOverride w:ilvl="0"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Ttulo3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Ttulo1"/>
        <w:suff w:val="space"/>
        <w:lvlText w:val="Parte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tulo2"/>
        <w:suff w:val="space"/>
        <w:lvlText w:val="Tarefa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Ttulo3"/>
        <w:suff w:val="space"/>
        <w:lvlText w:val="Etapa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1"/>
  </w:num>
  <w:num w:numId="7">
    <w:abstractNumId w:val="2"/>
  </w:num>
  <w:num w:numId="8">
    <w:abstractNumId w:val="6"/>
    <w:lvlOverride w:ilvl="0">
      <w:lvl w:ilvl="0">
        <w:start w:val="1"/>
        <w:numFmt w:val="decimal"/>
        <w:lvlText w:val="Parte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Ttulo3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0"/>
  </w:num>
  <w:num w:numId="11">
    <w:abstractNumId w:val="9"/>
  </w:num>
  <w:num w:numId="12">
    <w:abstractNumId w:val="4"/>
  </w:num>
  <w:num w:numId="13">
    <w:abstractNumId w:val="10"/>
  </w:num>
  <w:num w:numId="14">
    <w:abstractNumId w:val="7"/>
  </w:num>
  <w:num w:numId="15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06A"/>
    <w:rsid w:val="00001BDF"/>
    <w:rsid w:val="0000380F"/>
    <w:rsid w:val="00004175"/>
    <w:rsid w:val="000059C9"/>
    <w:rsid w:val="0001225E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54F9C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6CE"/>
    <w:rsid w:val="00085CC6"/>
    <w:rsid w:val="00086B48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333E"/>
    <w:rsid w:val="000C5EF2"/>
    <w:rsid w:val="000C6425"/>
    <w:rsid w:val="000C6E6E"/>
    <w:rsid w:val="000C7B7D"/>
    <w:rsid w:val="000D1297"/>
    <w:rsid w:val="000D55B4"/>
    <w:rsid w:val="000D7946"/>
    <w:rsid w:val="000E65F0"/>
    <w:rsid w:val="000F072C"/>
    <w:rsid w:val="000F2074"/>
    <w:rsid w:val="000F31D7"/>
    <w:rsid w:val="000F6743"/>
    <w:rsid w:val="001006C2"/>
    <w:rsid w:val="00101BE8"/>
    <w:rsid w:val="00102F27"/>
    <w:rsid w:val="00103401"/>
    <w:rsid w:val="00103727"/>
    <w:rsid w:val="00103A44"/>
    <w:rsid w:val="00103D36"/>
    <w:rsid w:val="0010436E"/>
    <w:rsid w:val="00107B2B"/>
    <w:rsid w:val="00111D14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36AB0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369C"/>
    <w:rsid w:val="00166253"/>
    <w:rsid w:val="001704B7"/>
    <w:rsid w:val="001708A6"/>
    <w:rsid w:val="001710C0"/>
    <w:rsid w:val="00172AFB"/>
    <w:rsid w:val="001762A5"/>
    <w:rsid w:val="001772B8"/>
    <w:rsid w:val="00177B76"/>
    <w:rsid w:val="00180FBF"/>
    <w:rsid w:val="001813C3"/>
    <w:rsid w:val="00182CF4"/>
    <w:rsid w:val="00186CE1"/>
    <w:rsid w:val="00191F00"/>
    <w:rsid w:val="00192F12"/>
    <w:rsid w:val="001932DE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C7C54"/>
    <w:rsid w:val="001D2B1F"/>
    <w:rsid w:val="001D5B6F"/>
    <w:rsid w:val="001D5DE0"/>
    <w:rsid w:val="001E0AB8"/>
    <w:rsid w:val="001E38E0"/>
    <w:rsid w:val="001E4E72"/>
    <w:rsid w:val="001E62B3"/>
    <w:rsid w:val="001E62F4"/>
    <w:rsid w:val="001E6424"/>
    <w:rsid w:val="001E7506"/>
    <w:rsid w:val="001F0171"/>
    <w:rsid w:val="001F0D77"/>
    <w:rsid w:val="001F643A"/>
    <w:rsid w:val="001F7DD8"/>
    <w:rsid w:val="00201928"/>
    <w:rsid w:val="00203E26"/>
    <w:rsid w:val="0020449C"/>
    <w:rsid w:val="002113B8"/>
    <w:rsid w:val="0021365C"/>
    <w:rsid w:val="00215665"/>
    <w:rsid w:val="002163BB"/>
    <w:rsid w:val="0021792C"/>
    <w:rsid w:val="00220909"/>
    <w:rsid w:val="002240AB"/>
    <w:rsid w:val="0022497B"/>
    <w:rsid w:val="00225E37"/>
    <w:rsid w:val="00231DCA"/>
    <w:rsid w:val="00235792"/>
    <w:rsid w:val="00236402"/>
    <w:rsid w:val="00242E3A"/>
    <w:rsid w:val="00246492"/>
    <w:rsid w:val="002506CF"/>
    <w:rsid w:val="00250C88"/>
    <w:rsid w:val="0025107F"/>
    <w:rsid w:val="00260CD4"/>
    <w:rsid w:val="00261165"/>
    <w:rsid w:val="002639D8"/>
    <w:rsid w:val="00265F77"/>
    <w:rsid w:val="00266C83"/>
    <w:rsid w:val="00270FCC"/>
    <w:rsid w:val="002768DC"/>
    <w:rsid w:val="002939E1"/>
    <w:rsid w:val="00294C8F"/>
    <w:rsid w:val="002A0B2E"/>
    <w:rsid w:val="002A0DC1"/>
    <w:rsid w:val="002A6C56"/>
    <w:rsid w:val="002C04C4"/>
    <w:rsid w:val="002C077A"/>
    <w:rsid w:val="002C090C"/>
    <w:rsid w:val="002C1243"/>
    <w:rsid w:val="002C1815"/>
    <w:rsid w:val="002C475E"/>
    <w:rsid w:val="002C6AD6"/>
    <w:rsid w:val="002D2C26"/>
    <w:rsid w:val="002D4EC0"/>
    <w:rsid w:val="002D6C2A"/>
    <w:rsid w:val="002D7A86"/>
    <w:rsid w:val="002F3CB0"/>
    <w:rsid w:val="002F45FF"/>
    <w:rsid w:val="002F66D3"/>
    <w:rsid w:val="002F6D17"/>
    <w:rsid w:val="00302887"/>
    <w:rsid w:val="00302F15"/>
    <w:rsid w:val="003056EB"/>
    <w:rsid w:val="003071FF"/>
    <w:rsid w:val="00310652"/>
    <w:rsid w:val="00311065"/>
    <w:rsid w:val="0031371D"/>
    <w:rsid w:val="00315F33"/>
    <w:rsid w:val="0031789F"/>
    <w:rsid w:val="00320788"/>
    <w:rsid w:val="00322643"/>
    <w:rsid w:val="003226F2"/>
    <w:rsid w:val="00322FA6"/>
    <w:rsid w:val="003233A3"/>
    <w:rsid w:val="00334C33"/>
    <w:rsid w:val="00341542"/>
    <w:rsid w:val="0034218C"/>
    <w:rsid w:val="0034455D"/>
    <w:rsid w:val="0034604B"/>
    <w:rsid w:val="00346D17"/>
    <w:rsid w:val="00347972"/>
    <w:rsid w:val="00352E52"/>
    <w:rsid w:val="0035469B"/>
    <w:rsid w:val="003559CC"/>
    <w:rsid w:val="00355D4B"/>
    <w:rsid w:val="003569D7"/>
    <w:rsid w:val="003608AC"/>
    <w:rsid w:val="00363A23"/>
    <w:rsid w:val="0036440C"/>
    <w:rsid w:val="0036465A"/>
    <w:rsid w:val="00371054"/>
    <w:rsid w:val="003766B7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2EA9"/>
    <w:rsid w:val="003E5BE5"/>
    <w:rsid w:val="003F18D1"/>
    <w:rsid w:val="003F20EC"/>
    <w:rsid w:val="003F306A"/>
    <w:rsid w:val="003F4F0E"/>
    <w:rsid w:val="003F6096"/>
    <w:rsid w:val="003F6E06"/>
    <w:rsid w:val="00401AAA"/>
    <w:rsid w:val="00403C7A"/>
    <w:rsid w:val="004057A6"/>
    <w:rsid w:val="00406554"/>
    <w:rsid w:val="00407755"/>
    <w:rsid w:val="0041293B"/>
    <w:rsid w:val="00412FB4"/>
    <w:rsid w:val="004131B0"/>
    <w:rsid w:val="00416C42"/>
    <w:rsid w:val="00416EBE"/>
    <w:rsid w:val="00422476"/>
    <w:rsid w:val="0042330F"/>
    <w:rsid w:val="0042385C"/>
    <w:rsid w:val="00423E22"/>
    <w:rsid w:val="00426FA5"/>
    <w:rsid w:val="00431654"/>
    <w:rsid w:val="00434926"/>
    <w:rsid w:val="00443ACE"/>
    <w:rsid w:val="00444217"/>
    <w:rsid w:val="004461D1"/>
    <w:rsid w:val="004478F4"/>
    <w:rsid w:val="0045040B"/>
    <w:rsid w:val="00450F7A"/>
    <w:rsid w:val="00452C6D"/>
    <w:rsid w:val="00455E0B"/>
    <w:rsid w:val="0045724D"/>
    <w:rsid w:val="00457934"/>
    <w:rsid w:val="00462B9F"/>
    <w:rsid w:val="004656EC"/>
    <w:rsid w:val="004659EE"/>
    <w:rsid w:val="00473E34"/>
    <w:rsid w:val="00476BA9"/>
    <w:rsid w:val="00481650"/>
    <w:rsid w:val="0048578A"/>
    <w:rsid w:val="00490807"/>
    <w:rsid w:val="004931DB"/>
    <w:rsid w:val="004936C2"/>
    <w:rsid w:val="0049379C"/>
    <w:rsid w:val="004A1CA0"/>
    <w:rsid w:val="004A22E9"/>
    <w:rsid w:val="004A3FE5"/>
    <w:rsid w:val="004A4ACD"/>
    <w:rsid w:val="004A506C"/>
    <w:rsid w:val="004A5BC5"/>
    <w:rsid w:val="004B023D"/>
    <w:rsid w:val="004C0909"/>
    <w:rsid w:val="004C3F97"/>
    <w:rsid w:val="004C4C77"/>
    <w:rsid w:val="004D01F2"/>
    <w:rsid w:val="004D2CED"/>
    <w:rsid w:val="004D3339"/>
    <w:rsid w:val="004D353F"/>
    <w:rsid w:val="004D36D7"/>
    <w:rsid w:val="004D682B"/>
    <w:rsid w:val="004D7FA1"/>
    <w:rsid w:val="004E6152"/>
    <w:rsid w:val="004F0F3A"/>
    <w:rsid w:val="004F344A"/>
    <w:rsid w:val="004F4EC3"/>
    <w:rsid w:val="00504ED4"/>
    <w:rsid w:val="00510639"/>
    <w:rsid w:val="00511791"/>
    <w:rsid w:val="005139BE"/>
    <w:rsid w:val="00514041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2FDF"/>
    <w:rsid w:val="005436F3"/>
    <w:rsid w:val="005468C1"/>
    <w:rsid w:val="005504CE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2329"/>
    <w:rsid w:val="00593386"/>
    <w:rsid w:val="00596998"/>
    <w:rsid w:val="0059790F"/>
    <w:rsid w:val="005A6E62"/>
    <w:rsid w:val="005B0EE2"/>
    <w:rsid w:val="005B2FB3"/>
    <w:rsid w:val="005B7328"/>
    <w:rsid w:val="005C6DE5"/>
    <w:rsid w:val="005C7D5B"/>
    <w:rsid w:val="005D2B29"/>
    <w:rsid w:val="005D32EE"/>
    <w:rsid w:val="005D354A"/>
    <w:rsid w:val="005D3E53"/>
    <w:rsid w:val="005D506C"/>
    <w:rsid w:val="005E3235"/>
    <w:rsid w:val="005E4176"/>
    <w:rsid w:val="005E4876"/>
    <w:rsid w:val="005E65B5"/>
    <w:rsid w:val="005E7CDF"/>
    <w:rsid w:val="005F0301"/>
    <w:rsid w:val="005F3AE9"/>
    <w:rsid w:val="006007BB"/>
    <w:rsid w:val="00601DC0"/>
    <w:rsid w:val="006034CB"/>
    <w:rsid w:val="00603503"/>
    <w:rsid w:val="00603BA4"/>
    <w:rsid w:val="00603C52"/>
    <w:rsid w:val="00607501"/>
    <w:rsid w:val="006131CE"/>
    <w:rsid w:val="0061336B"/>
    <w:rsid w:val="00617D6E"/>
    <w:rsid w:val="00620ED5"/>
    <w:rsid w:val="00622D61"/>
    <w:rsid w:val="00624198"/>
    <w:rsid w:val="00636C28"/>
    <w:rsid w:val="00641337"/>
    <w:rsid w:val="006428E5"/>
    <w:rsid w:val="00644958"/>
    <w:rsid w:val="006513FB"/>
    <w:rsid w:val="00656EEF"/>
    <w:rsid w:val="006576AF"/>
    <w:rsid w:val="00672919"/>
    <w:rsid w:val="00673559"/>
    <w:rsid w:val="00677544"/>
    <w:rsid w:val="00681687"/>
    <w:rsid w:val="00681C16"/>
    <w:rsid w:val="006826DE"/>
    <w:rsid w:val="00686295"/>
    <w:rsid w:val="00686587"/>
    <w:rsid w:val="006904CF"/>
    <w:rsid w:val="006958E6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370"/>
    <w:rsid w:val="006D165A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422B"/>
    <w:rsid w:val="00705FEC"/>
    <w:rsid w:val="00710659"/>
    <w:rsid w:val="0071147A"/>
    <w:rsid w:val="0071185D"/>
    <w:rsid w:val="00711B98"/>
    <w:rsid w:val="00721E01"/>
    <w:rsid w:val="007222AD"/>
    <w:rsid w:val="00725FF1"/>
    <w:rsid w:val="007267CF"/>
    <w:rsid w:val="00731F3F"/>
    <w:rsid w:val="00733BAB"/>
    <w:rsid w:val="0073604C"/>
    <w:rsid w:val="00742197"/>
    <w:rsid w:val="007436BF"/>
    <w:rsid w:val="007443E9"/>
    <w:rsid w:val="00745DCE"/>
    <w:rsid w:val="00747F8F"/>
    <w:rsid w:val="00753D89"/>
    <w:rsid w:val="00753DDA"/>
    <w:rsid w:val="007541E0"/>
    <w:rsid w:val="00754A6E"/>
    <w:rsid w:val="007550F9"/>
    <w:rsid w:val="007553D8"/>
    <w:rsid w:val="00755C9B"/>
    <w:rsid w:val="00760FE4"/>
    <w:rsid w:val="00762C5F"/>
    <w:rsid w:val="007636C2"/>
    <w:rsid w:val="00763D8B"/>
    <w:rsid w:val="007657F6"/>
    <w:rsid w:val="00765E47"/>
    <w:rsid w:val="00766D31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9D1"/>
    <w:rsid w:val="007C0EE0"/>
    <w:rsid w:val="007C12D3"/>
    <w:rsid w:val="007C1B71"/>
    <w:rsid w:val="007C2FBB"/>
    <w:rsid w:val="007C7164"/>
    <w:rsid w:val="007C7413"/>
    <w:rsid w:val="007D1984"/>
    <w:rsid w:val="007D2AFE"/>
    <w:rsid w:val="007E3264"/>
    <w:rsid w:val="007E3FEA"/>
    <w:rsid w:val="007E5D21"/>
    <w:rsid w:val="007E6402"/>
    <w:rsid w:val="007F0A0B"/>
    <w:rsid w:val="007F3A60"/>
    <w:rsid w:val="007F3D0B"/>
    <w:rsid w:val="007F54AE"/>
    <w:rsid w:val="007F7C94"/>
    <w:rsid w:val="00802FFA"/>
    <w:rsid w:val="00810E4B"/>
    <w:rsid w:val="00814BAA"/>
    <w:rsid w:val="0081554D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28E"/>
    <w:rsid w:val="008713EA"/>
    <w:rsid w:val="00873C6B"/>
    <w:rsid w:val="00873FCA"/>
    <w:rsid w:val="00881E02"/>
    <w:rsid w:val="00882B63"/>
    <w:rsid w:val="00883500"/>
    <w:rsid w:val="0088426A"/>
    <w:rsid w:val="008852BA"/>
    <w:rsid w:val="00890108"/>
    <w:rsid w:val="00893877"/>
    <w:rsid w:val="0089483A"/>
    <w:rsid w:val="0089532C"/>
    <w:rsid w:val="00896165"/>
    <w:rsid w:val="00896681"/>
    <w:rsid w:val="008A2749"/>
    <w:rsid w:val="008A3A90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06FF"/>
    <w:rsid w:val="008F340F"/>
    <w:rsid w:val="00903523"/>
    <w:rsid w:val="00906281"/>
    <w:rsid w:val="0090659A"/>
    <w:rsid w:val="009106B9"/>
    <w:rsid w:val="00911080"/>
    <w:rsid w:val="00912500"/>
    <w:rsid w:val="00913476"/>
    <w:rsid w:val="0091350B"/>
    <w:rsid w:val="00915986"/>
    <w:rsid w:val="0091624F"/>
    <w:rsid w:val="00917624"/>
    <w:rsid w:val="00926CB2"/>
    <w:rsid w:val="00930386"/>
    <w:rsid w:val="009305E2"/>
    <w:rsid w:val="009309F5"/>
    <w:rsid w:val="00933237"/>
    <w:rsid w:val="00933F28"/>
    <w:rsid w:val="00935502"/>
    <w:rsid w:val="009400C3"/>
    <w:rsid w:val="00940171"/>
    <w:rsid w:val="00942299"/>
    <w:rsid w:val="00942667"/>
    <w:rsid w:val="009440B1"/>
    <w:rsid w:val="009453F7"/>
    <w:rsid w:val="009476C0"/>
    <w:rsid w:val="00963E34"/>
    <w:rsid w:val="00964DFA"/>
    <w:rsid w:val="009675C6"/>
    <w:rsid w:val="00970A69"/>
    <w:rsid w:val="0097493E"/>
    <w:rsid w:val="0098155C"/>
    <w:rsid w:val="009818AB"/>
    <w:rsid w:val="00981CCA"/>
    <w:rsid w:val="00982AB0"/>
    <w:rsid w:val="00983B77"/>
    <w:rsid w:val="00985850"/>
    <w:rsid w:val="00996053"/>
    <w:rsid w:val="00997E71"/>
    <w:rsid w:val="009A037A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3182"/>
    <w:rsid w:val="009C55FD"/>
    <w:rsid w:val="009D2C27"/>
    <w:rsid w:val="009D503E"/>
    <w:rsid w:val="009E2309"/>
    <w:rsid w:val="009E42B9"/>
    <w:rsid w:val="009E4E17"/>
    <w:rsid w:val="009E54B9"/>
    <w:rsid w:val="009F4B48"/>
    <w:rsid w:val="009F4C2E"/>
    <w:rsid w:val="009F6F02"/>
    <w:rsid w:val="00A00F42"/>
    <w:rsid w:val="00A014A3"/>
    <w:rsid w:val="00A027CC"/>
    <w:rsid w:val="00A0412D"/>
    <w:rsid w:val="00A07D9D"/>
    <w:rsid w:val="00A14223"/>
    <w:rsid w:val="00A15DF0"/>
    <w:rsid w:val="00A21211"/>
    <w:rsid w:val="00A30F8A"/>
    <w:rsid w:val="00A33890"/>
    <w:rsid w:val="00A33DFC"/>
    <w:rsid w:val="00A34E7F"/>
    <w:rsid w:val="00A4048C"/>
    <w:rsid w:val="00A44247"/>
    <w:rsid w:val="00A4588B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2DDA"/>
    <w:rsid w:val="00A65742"/>
    <w:rsid w:val="00A676FF"/>
    <w:rsid w:val="00A73EBA"/>
    <w:rsid w:val="00A754B4"/>
    <w:rsid w:val="00A759F8"/>
    <w:rsid w:val="00A76665"/>
    <w:rsid w:val="00A76749"/>
    <w:rsid w:val="00A807C1"/>
    <w:rsid w:val="00A82658"/>
    <w:rsid w:val="00A83374"/>
    <w:rsid w:val="00A96172"/>
    <w:rsid w:val="00A96D52"/>
    <w:rsid w:val="00A97C5F"/>
    <w:rsid w:val="00AA1EA0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2CCF"/>
    <w:rsid w:val="00B052EE"/>
    <w:rsid w:val="00B1081F"/>
    <w:rsid w:val="00B2183C"/>
    <w:rsid w:val="00B2496B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64874"/>
    <w:rsid w:val="00B717AF"/>
    <w:rsid w:val="00B72F2A"/>
    <w:rsid w:val="00B730C7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250B"/>
    <w:rsid w:val="00BD6D76"/>
    <w:rsid w:val="00BE3A73"/>
    <w:rsid w:val="00BE56B3"/>
    <w:rsid w:val="00BE676D"/>
    <w:rsid w:val="00BF04E8"/>
    <w:rsid w:val="00BF16BF"/>
    <w:rsid w:val="00BF4D1F"/>
    <w:rsid w:val="00BF76BE"/>
    <w:rsid w:val="00BF7763"/>
    <w:rsid w:val="00C02A73"/>
    <w:rsid w:val="00C063D2"/>
    <w:rsid w:val="00C07FD9"/>
    <w:rsid w:val="00C10955"/>
    <w:rsid w:val="00C11C4D"/>
    <w:rsid w:val="00C162C0"/>
    <w:rsid w:val="00C1712C"/>
    <w:rsid w:val="00C1738A"/>
    <w:rsid w:val="00C20634"/>
    <w:rsid w:val="00C212E0"/>
    <w:rsid w:val="00C23E16"/>
    <w:rsid w:val="00C27E37"/>
    <w:rsid w:val="00C32713"/>
    <w:rsid w:val="00C351B8"/>
    <w:rsid w:val="00C402AD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97B32"/>
    <w:rsid w:val="00CA2BB2"/>
    <w:rsid w:val="00CA73D5"/>
    <w:rsid w:val="00CB2FC9"/>
    <w:rsid w:val="00CB5068"/>
    <w:rsid w:val="00CB7D2B"/>
    <w:rsid w:val="00CC1C87"/>
    <w:rsid w:val="00CC3000"/>
    <w:rsid w:val="00CC4859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E6073"/>
    <w:rsid w:val="00CF0DA5"/>
    <w:rsid w:val="00CF26E3"/>
    <w:rsid w:val="00CF5D31"/>
    <w:rsid w:val="00CF5F3B"/>
    <w:rsid w:val="00CF6445"/>
    <w:rsid w:val="00CF7733"/>
    <w:rsid w:val="00CF791A"/>
    <w:rsid w:val="00D00513"/>
    <w:rsid w:val="00D00D7D"/>
    <w:rsid w:val="00D030AE"/>
    <w:rsid w:val="00D139C8"/>
    <w:rsid w:val="00D16198"/>
    <w:rsid w:val="00D1690D"/>
    <w:rsid w:val="00D17F81"/>
    <w:rsid w:val="00D256EE"/>
    <w:rsid w:val="00D2758C"/>
    <w:rsid w:val="00D275CA"/>
    <w:rsid w:val="00D2789B"/>
    <w:rsid w:val="00D30FB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3F4E"/>
    <w:rsid w:val="00D65692"/>
    <w:rsid w:val="00D66A7B"/>
    <w:rsid w:val="00D67067"/>
    <w:rsid w:val="00D729DE"/>
    <w:rsid w:val="00D75B6A"/>
    <w:rsid w:val="00D75FFD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581D"/>
    <w:rsid w:val="00D977E8"/>
    <w:rsid w:val="00D97B16"/>
    <w:rsid w:val="00DA119B"/>
    <w:rsid w:val="00DA212E"/>
    <w:rsid w:val="00DA4C17"/>
    <w:rsid w:val="00DA7082"/>
    <w:rsid w:val="00DB1C89"/>
    <w:rsid w:val="00DB3763"/>
    <w:rsid w:val="00DB4029"/>
    <w:rsid w:val="00DB5F4D"/>
    <w:rsid w:val="00DB65F1"/>
    <w:rsid w:val="00DB66F2"/>
    <w:rsid w:val="00DB6DA5"/>
    <w:rsid w:val="00DB7B76"/>
    <w:rsid w:val="00DC02B4"/>
    <w:rsid w:val="00DC076B"/>
    <w:rsid w:val="00DC186F"/>
    <w:rsid w:val="00DC252F"/>
    <w:rsid w:val="00DC5E95"/>
    <w:rsid w:val="00DC6050"/>
    <w:rsid w:val="00DC6445"/>
    <w:rsid w:val="00DD35E1"/>
    <w:rsid w:val="00DD43EA"/>
    <w:rsid w:val="00DD457F"/>
    <w:rsid w:val="00DE02AC"/>
    <w:rsid w:val="00DE6B8D"/>
    <w:rsid w:val="00DE6F44"/>
    <w:rsid w:val="00DF1B34"/>
    <w:rsid w:val="00DF1B58"/>
    <w:rsid w:val="00DF5A90"/>
    <w:rsid w:val="00E0059F"/>
    <w:rsid w:val="00E009DA"/>
    <w:rsid w:val="00E02619"/>
    <w:rsid w:val="00E037D9"/>
    <w:rsid w:val="00E04927"/>
    <w:rsid w:val="00E11A48"/>
    <w:rsid w:val="00E130EB"/>
    <w:rsid w:val="00E16196"/>
    <w:rsid w:val="00E162CD"/>
    <w:rsid w:val="00E17FA5"/>
    <w:rsid w:val="00E2049E"/>
    <w:rsid w:val="00E21BFE"/>
    <w:rsid w:val="00E21C88"/>
    <w:rsid w:val="00E223AC"/>
    <w:rsid w:val="00E26930"/>
    <w:rsid w:val="00E27257"/>
    <w:rsid w:val="00E27F4F"/>
    <w:rsid w:val="00E33C65"/>
    <w:rsid w:val="00E40EF4"/>
    <w:rsid w:val="00E449D0"/>
    <w:rsid w:val="00E44A34"/>
    <w:rsid w:val="00E4506A"/>
    <w:rsid w:val="00E47496"/>
    <w:rsid w:val="00E53F99"/>
    <w:rsid w:val="00E56510"/>
    <w:rsid w:val="00E6077C"/>
    <w:rsid w:val="00E62EA8"/>
    <w:rsid w:val="00E67A6E"/>
    <w:rsid w:val="00E70096"/>
    <w:rsid w:val="00E71B43"/>
    <w:rsid w:val="00E75309"/>
    <w:rsid w:val="00E7776E"/>
    <w:rsid w:val="00E81612"/>
    <w:rsid w:val="00E82BD7"/>
    <w:rsid w:val="00E859E3"/>
    <w:rsid w:val="00E85A3E"/>
    <w:rsid w:val="00E87D18"/>
    <w:rsid w:val="00E87D62"/>
    <w:rsid w:val="00E97333"/>
    <w:rsid w:val="00EA10A6"/>
    <w:rsid w:val="00EA486E"/>
    <w:rsid w:val="00EA4FA3"/>
    <w:rsid w:val="00EB001B"/>
    <w:rsid w:val="00EB0785"/>
    <w:rsid w:val="00EB196C"/>
    <w:rsid w:val="00EB3082"/>
    <w:rsid w:val="00EB6C33"/>
    <w:rsid w:val="00EC1697"/>
    <w:rsid w:val="00EC1DEA"/>
    <w:rsid w:val="00EC4DA7"/>
    <w:rsid w:val="00EC6F62"/>
    <w:rsid w:val="00ED2EA2"/>
    <w:rsid w:val="00ED6019"/>
    <w:rsid w:val="00ED7830"/>
    <w:rsid w:val="00EE2BFF"/>
    <w:rsid w:val="00EE3909"/>
    <w:rsid w:val="00EF1F0B"/>
    <w:rsid w:val="00EF4205"/>
    <w:rsid w:val="00EF5939"/>
    <w:rsid w:val="00EF5A17"/>
    <w:rsid w:val="00F01714"/>
    <w:rsid w:val="00F0258F"/>
    <w:rsid w:val="00F02D06"/>
    <w:rsid w:val="00F056E5"/>
    <w:rsid w:val="00F06FDD"/>
    <w:rsid w:val="00F10819"/>
    <w:rsid w:val="00F11219"/>
    <w:rsid w:val="00F1384D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34446"/>
    <w:rsid w:val="00F4135D"/>
    <w:rsid w:val="00F41F1B"/>
    <w:rsid w:val="00F46BD9"/>
    <w:rsid w:val="00F5684B"/>
    <w:rsid w:val="00F60BE0"/>
    <w:rsid w:val="00F6280E"/>
    <w:rsid w:val="00F666EC"/>
    <w:rsid w:val="00F7050A"/>
    <w:rsid w:val="00F75533"/>
    <w:rsid w:val="00F8036D"/>
    <w:rsid w:val="00F809DC"/>
    <w:rsid w:val="00F86EB0"/>
    <w:rsid w:val="00F910B4"/>
    <w:rsid w:val="00FA154B"/>
    <w:rsid w:val="00FA3811"/>
    <w:rsid w:val="00FA3B9F"/>
    <w:rsid w:val="00FA3F06"/>
    <w:rsid w:val="00FA4A26"/>
    <w:rsid w:val="00FA500A"/>
    <w:rsid w:val="00FA7084"/>
    <w:rsid w:val="00FA7BEF"/>
    <w:rsid w:val="00FB1105"/>
    <w:rsid w:val="00FB1929"/>
    <w:rsid w:val="00FB5FD9"/>
    <w:rsid w:val="00FB6713"/>
    <w:rsid w:val="00FB7479"/>
    <w:rsid w:val="00FB7FFE"/>
    <w:rsid w:val="00FC1341"/>
    <w:rsid w:val="00FC7EA0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041B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00CF9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D1619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Ttulo5">
    <w:name w:val="heading 5"/>
    <w:basedOn w:val="Normal"/>
    <w:next w:val="Normal"/>
    <w:link w:val="Ttulo5Char"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D1619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7C09D1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D16198"/>
    <w:rPr>
      <w:rFonts w:eastAsia="Times New Roman"/>
      <w:bCs/>
      <w:color w:val="FFFFFF" w:themeColor="background1"/>
      <w:sz w:val="6"/>
      <w:szCs w:val="28"/>
    </w:rPr>
  </w:style>
  <w:style w:type="character" w:customStyle="1" w:styleId="Ttulo5Char">
    <w:name w:val="Título 5 Char"/>
    <w:basedOn w:val="Fontepargpadro"/>
    <w:link w:val="Ttulo5"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D531D0"/>
    <w:rPr>
      <w:rFonts w:eastAsia="Times New Roman"/>
      <w:b/>
      <w:bCs/>
      <w:sz w:val="22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paragraph" w:styleId="PargrafodaLista">
    <w:name w:val="List Paragraph"/>
    <w:basedOn w:val="Normal"/>
    <w:uiPriority w:val="34"/>
    <w:qFormat/>
    <w:rsid w:val="003F306A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3F306A"/>
    <w:rPr>
      <w:color w:val="0000FF" w:themeColor="hyperlink"/>
      <w:u w:val="single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3F306A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3F306A"/>
    <w:rPr>
      <w:sz w:val="22"/>
      <w:szCs w:val="22"/>
    </w:rPr>
  </w:style>
  <w:style w:type="character" w:styleId="HiperlinkVisitado">
    <w:name w:val="FollowedHyperlink"/>
    <w:basedOn w:val="Fontepargpadro"/>
    <w:uiPriority w:val="99"/>
    <w:semiHidden/>
    <w:unhideWhenUsed/>
    <w:rsid w:val="003F306A"/>
    <w:rPr>
      <w:color w:val="800080" w:themeColor="followedHyperlink"/>
      <w:u w:val="single"/>
    </w:rPr>
  </w:style>
  <w:style w:type="numbering" w:customStyle="1" w:styleId="LabList1">
    <w:name w:val="Lab List1"/>
    <w:basedOn w:val="Semlista"/>
    <w:uiPriority w:val="99"/>
    <w:rsid w:val="003F306A"/>
  </w:style>
  <w:style w:type="paragraph" w:styleId="NormalWeb">
    <w:name w:val="Normal (Web)"/>
    <w:basedOn w:val="Normal"/>
    <w:uiPriority w:val="99"/>
    <w:semiHidden/>
    <w:unhideWhenUsed/>
    <w:rsid w:val="00DA4C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Calibri" w:hAnsi="Arial" w:cs="Times New Roman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table of figures" w:uiPriority="0"/>
    <w:lsdException w:name="annotation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uiPriority="11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Ttulo1">
    <w:name w:val="heading 1"/>
    <w:basedOn w:val="Normal"/>
    <w:next w:val="BodyTextL25"/>
    <w:link w:val="Ttulo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Ttulo2">
    <w:name w:val="heading 2"/>
    <w:basedOn w:val="Normal"/>
    <w:next w:val="BodyTextL25"/>
    <w:link w:val="Ttulo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Ttulo4">
    <w:name w:val="heading 4"/>
    <w:basedOn w:val="BodyTextL25"/>
    <w:next w:val="BodyTextL25"/>
    <w:link w:val="Ttulo4Char"/>
    <w:unhideWhenUsed/>
    <w:qFormat/>
    <w:rsid w:val="00D1619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Ttulo5">
    <w:name w:val="heading 5"/>
    <w:basedOn w:val="Normal"/>
    <w:next w:val="Normal"/>
    <w:link w:val="Ttulo5Char"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link w:val="Ttulo6Char"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Ttulo7">
    <w:name w:val="heading 7"/>
    <w:basedOn w:val="Normal"/>
    <w:next w:val="Normal"/>
    <w:link w:val="Ttulo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Ttulo8">
    <w:name w:val="heading 8"/>
    <w:basedOn w:val="Normal"/>
    <w:next w:val="Normal"/>
    <w:link w:val="Ttulo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Ttulo9">
    <w:name w:val="heading 9"/>
    <w:basedOn w:val="Normal"/>
    <w:next w:val="Normal"/>
    <w:link w:val="Ttulo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link w:val="Ttulo1"/>
    <w:uiPriority w:val="9"/>
    <w:rsid w:val="00CF26E3"/>
    <w:rPr>
      <w:b/>
      <w:bCs/>
      <w:noProof/>
      <w:sz w:val="26"/>
      <w:szCs w:val="26"/>
    </w:rPr>
  </w:style>
  <w:style w:type="character" w:customStyle="1" w:styleId="Ttulo2Char">
    <w:name w:val="Título 2 Char"/>
    <w:link w:val="Ttulo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D1619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Cabealho">
    <w:name w:val="header"/>
    <w:basedOn w:val="Normal"/>
    <w:link w:val="Cabealho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CabealhoChar">
    <w:name w:val="Cabeçalho Char"/>
    <w:basedOn w:val="Fontepargpadro"/>
    <w:link w:val="Cabealho"/>
    <w:rsid w:val="008402F2"/>
    <w:rPr>
      <w:sz w:val="22"/>
      <w:szCs w:val="22"/>
    </w:rPr>
  </w:style>
  <w:style w:type="paragraph" w:styleId="Rodap">
    <w:name w:val="footer"/>
    <w:basedOn w:val="Normal"/>
    <w:link w:val="Rodap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RodapChar">
    <w:name w:val="Rodapé Char"/>
    <w:link w:val="Rodap"/>
    <w:uiPriority w:val="99"/>
    <w:rsid w:val="00E859E3"/>
    <w:rPr>
      <w:sz w:val="16"/>
      <w:szCs w:val="2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elacomgrade">
    <w:name w:val="Table Grid"/>
    <w:basedOn w:val="Tabela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Corpodetexto"/>
    <w:next w:val="BodyTextL25"/>
    <w:qFormat/>
    <w:rsid w:val="007C09D1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MapadoDocumentoChar">
    <w:name w:val="Mapa do Documento Char"/>
    <w:link w:val="MapadoDocumento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ela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ela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Semlista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Semlista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Pr-formataoHTMLChar">
    <w:name w:val="Pré-formatação HTML Char"/>
    <w:link w:val="Pr-formataoHTML"/>
    <w:uiPriority w:val="99"/>
    <w:semiHidden/>
    <w:rsid w:val="00C6495E"/>
    <w:rPr>
      <w:rFonts w:ascii="Courier New" w:eastAsia="Times New Roman" w:hAnsi="Courier New" w:cs="Courier New"/>
    </w:rPr>
  </w:style>
  <w:style w:type="character" w:styleId="Refdecomentrio">
    <w:name w:val="annotation reference"/>
    <w:semiHidden/>
    <w:unhideWhenUsed/>
    <w:rsid w:val="000B2344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0B2344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0B2344"/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B2344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Semlista"/>
    <w:uiPriority w:val="99"/>
    <w:rsid w:val="00596998"/>
    <w:pPr>
      <w:numPr>
        <w:numId w:val="3"/>
      </w:numPr>
    </w:pPr>
  </w:style>
  <w:style w:type="character" w:customStyle="1" w:styleId="Ttulo4Char">
    <w:name w:val="Título 4 Char"/>
    <w:basedOn w:val="Fontepargpadro"/>
    <w:link w:val="Ttulo4"/>
    <w:rsid w:val="00D16198"/>
    <w:rPr>
      <w:rFonts w:eastAsia="Times New Roman"/>
      <w:bCs/>
      <w:color w:val="FFFFFF" w:themeColor="background1"/>
      <w:sz w:val="6"/>
      <w:szCs w:val="28"/>
    </w:rPr>
  </w:style>
  <w:style w:type="character" w:customStyle="1" w:styleId="Ttulo5Char">
    <w:name w:val="Título 5 Char"/>
    <w:basedOn w:val="Fontepargpadro"/>
    <w:link w:val="Ttulo5"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Ttulo6Char">
    <w:name w:val="Título 6 Char"/>
    <w:basedOn w:val="Fontepargpadro"/>
    <w:link w:val="Ttulo6"/>
    <w:rsid w:val="00BF76BE"/>
    <w:rPr>
      <w:rFonts w:eastAsia="Times New Roman"/>
      <w:b/>
      <w:bCs/>
      <w:sz w:val="22"/>
      <w:szCs w:val="22"/>
    </w:rPr>
  </w:style>
  <w:style w:type="character" w:customStyle="1" w:styleId="Ttulo7Char">
    <w:name w:val="Título 7 Char"/>
    <w:basedOn w:val="Fontepargpadro"/>
    <w:link w:val="Ttulo7"/>
    <w:semiHidden/>
    <w:rsid w:val="00BF76BE"/>
    <w:rPr>
      <w:rFonts w:eastAsia="Times New Roman"/>
      <w:szCs w:val="24"/>
    </w:rPr>
  </w:style>
  <w:style w:type="character" w:customStyle="1" w:styleId="Ttulo8Char">
    <w:name w:val="Título 8 Char"/>
    <w:basedOn w:val="Fontepargpadro"/>
    <w:link w:val="Ttulo8"/>
    <w:semiHidden/>
    <w:rsid w:val="00BF76BE"/>
    <w:rPr>
      <w:rFonts w:eastAsia="Times New Roman"/>
      <w:i/>
      <w:iCs/>
      <w:szCs w:val="24"/>
    </w:rPr>
  </w:style>
  <w:style w:type="character" w:customStyle="1" w:styleId="Ttulo9Char">
    <w:name w:val="Título 9 Char"/>
    <w:basedOn w:val="Fontepargpadro"/>
    <w:link w:val="Ttulo9"/>
    <w:semiHidden/>
    <w:rsid w:val="00BF76BE"/>
    <w:rPr>
      <w:rFonts w:eastAsia="Times New Roman" w:cs="Arial"/>
      <w:sz w:val="22"/>
      <w:szCs w:val="22"/>
    </w:rPr>
  </w:style>
  <w:style w:type="character" w:customStyle="1" w:styleId="Ttulo3Char">
    <w:name w:val="Título 3 Char"/>
    <w:link w:val="Ttulo3"/>
    <w:rsid w:val="00D531D0"/>
    <w:rPr>
      <w:rFonts w:eastAsia="Times New Roman"/>
      <w:b/>
      <w:bCs/>
      <w:sz w:val="22"/>
      <w:szCs w:val="26"/>
    </w:rPr>
  </w:style>
  <w:style w:type="paragraph" w:styleId="Textodenotadefim">
    <w:name w:val="endnote text"/>
    <w:basedOn w:val="Normal"/>
    <w:link w:val="Textodenotadefim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semiHidden/>
    <w:rsid w:val="00231DCA"/>
    <w:rPr>
      <w:rFonts w:eastAsia="Times New Roman"/>
    </w:rPr>
  </w:style>
  <w:style w:type="paragraph" w:styleId="Textodenotaderodap">
    <w:name w:val="footnote text"/>
    <w:basedOn w:val="Normal"/>
    <w:link w:val="Textodenotaderodap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231DCA"/>
    <w:rPr>
      <w:rFonts w:eastAsia="Times New Roman"/>
    </w:rPr>
  </w:style>
  <w:style w:type="paragraph" w:styleId="Remissivo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Remissivo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Remissivo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Remissivo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Remissivo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Remissivo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Remissivo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Remissivo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Remissivo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Ttulodendiceremissivo">
    <w:name w:val="index heading"/>
    <w:basedOn w:val="Normal"/>
    <w:next w:val="Remissivo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extodemacro">
    <w:name w:val="macro"/>
    <w:link w:val="Textodemacro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TextodemacroChar">
    <w:name w:val="Texto de macro Char"/>
    <w:basedOn w:val="Fontepargpadro"/>
    <w:link w:val="Textodemacro"/>
    <w:semiHidden/>
    <w:rsid w:val="00231DCA"/>
    <w:rPr>
      <w:rFonts w:ascii="Courier New" w:eastAsia="Times New Roman" w:hAnsi="Courier New" w:cs="Courier New"/>
      <w:lang w:val="pt-BR" w:eastAsia="en-US" w:bidi="ar-SA"/>
    </w:rPr>
  </w:style>
  <w:style w:type="paragraph" w:styleId="ndicedeautoridad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ndicedeilustra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tulodendicedeautoridades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Sumrio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Sumrio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Sumrio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Sumrio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Sumrio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Sumrio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Sumrio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Sumrio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Sumrio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Corpodetexto">
    <w:name w:val="Body Text"/>
    <w:basedOn w:val="Normal"/>
    <w:link w:val="Corpodetexto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CorpodetextoChar">
    <w:name w:val="Corpo de texto Char"/>
    <w:link w:val="Corpodetexto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Corpodetexto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Fontepargpadro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CorpodetextoChar"/>
    <w:link w:val="BodyTextBold"/>
    <w:rsid w:val="00C73E03"/>
    <w:rPr>
      <w:rFonts w:eastAsia="Times New Roman" w:cs="Arial"/>
      <w:b/>
      <w:szCs w:val="24"/>
    </w:rPr>
  </w:style>
  <w:style w:type="paragraph" w:styleId="Ttulo">
    <w:name w:val="Title"/>
    <w:basedOn w:val="Normal"/>
    <w:next w:val="BodyTextL25"/>
    <w:link w:val="Ttulo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tuloChar">
    <w:name w:val="Título Char"/>
    <w:basedOn w:val="Fontepargpadro"/>
    <w:link w:val="Ttulo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ela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TextodoEspaoReservado">
    <w:name w:val="Placeholder Text"/>
    <w:basedOn w:val="Fontepargpadro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Fontepargpadro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paragraph" w:styleId="PargrafodaLista">
    <w:name w:val="List Paragraph"/>
    <w:basedOn w:val="Normal"/>
    <w:uiPriority w:val="34"/>
    <w:qFormat/>
    <w:rsid w:val="003F306A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3F306A"/>
    <w:rPr>
      <w:color w:val="0000FF" w:themeColor="hyperlink"/>
      <w:u w:val="single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3F306A"/>
    <w:rPr>
      <w:color w:val="605E5C"/>
      <w:shd w:val="clear" w:color="auto" w:fill="E1DFDD"/>
    </w:rPr>
  </w:style>
  <w:style w:type="paragraph" w:styleId="Reviso">
    <w:name w:val="Revision"/>
    <w:hidden/>
    <w:uiPriority w:val="99"/>
    <w:semiHidden/>
    <w:rsid w:val="003F306A"/>
    <w:rPr>
      <w:sz w:val="22"/>
      <w:szCs w:val="22"/>
    </w:rPr>
  </w:style>
  <w:style w:type="character" w:styleId="HiperlinkVisitado">
    <w:name w:val="FollowedHyperlink"/>
    <w:basedOn w:val="Fontepargpadro"/>
    <w:uiPriority w:val="99"/>
    <w:semiHidden/>
    <w:unhideWhenUsed/>
    <w:rsid w:val="003F306A"/>
    <w:rPr>
      <w:color w:val="800080" w:themeColor="followedHyperlink"/>
      <w:u w:val="single"/>
    </w:rPr>
  </w:style>
  <w:style w:type="numbering" w:customStyle="1" w:styleId="LabList1">
    <w:name w:val="Lab List1"/>
    <w:basedOn w:val="Semlista"/>
    <w:uiPriority w:val="99"/>
    <w:rsid w:val="003F306A"/>
  </w:style>
  <w:style w:type="paragraph" w:styleId="NormalWeb">
    <w:name w:val="Normal (Web)"/>
    <w:basedOn w:val="Normal"/>
    <w:uiPriority w:val="99"/>
    <w:semiHidden/>
    <w:unhideWhenUsed/>
    <w:rsid w:val="00DA4C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328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54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1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5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36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talosintelligence.com/talos_file_reputation" TargetMode="External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glossaryDocument" Target="glossary/document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90D3D55688E48DDB6EC995446F539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73A043-C8E7-4F9A-9A7A-3BD769F434E4}"/>
      </w:docPartPr>
      <w:docPartBody>
        <w:p w:rsidR="007C2D57" w:rsidRDefault="002B6FB7">
          <w:pPr>
            <w:pStyle w:val="590D3D55688E48DDB6EC995446F5394E"/>
          </w:pPr>
          <w:r>
            <w:rPr>
              <w:rStyle w:val="TextodoEspaoReservado"/>
              <w:lang w:val="pt-BR"/>
            </w:rPr>
            <w:t>[Função]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6FB7"/>
    <w:rsid w:val="000945AC"/>
    <w:rsid w:val="00133625"/>
    <w:rsid w:val="001A284B"/>
    <w:rsid w:val="002058C1"/>
    <w:rsid w:val="00245303"/>
    <w:rsid w:val="002B6FB7"/>
    <w:rsid w:val="00345F7C"/>
    <w:rsid w:val="00390063"/>
    <w:rsid w:val="003A148A"/>
    <w:rsid w:val="00491EAE"/>
    <w:rsid w:val="00527E94"/>
    <w:rsid w:val="007C2D57"/>
    <w:rsid w:val="008E007B"/>
    <w:rsid w:val="009511C6"/>
    <w:rsid w:val="00DA01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590D3D55688E48DDB6EC995446F5394E">
    <w:name w:val="590D3D55688E48DDB6EC995446F5394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Pr>
      <w:color w:val="808080"/>
    </w:rPr>
  </w:style>
  <w:style w:type="paragraph" w:customStyle="1" w:styleId="590D3D55688E48DDB6EC995446F5394E">
    <w:name w:val="590D3D55688E48DDB6EC995446F5394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Cher" typeface="Plantagenet Cherokee"/>
        <a:font script="Yiii" typeface="Microsoft Yi Baiti"/>
        <a:font script="Thaa" typeface="MV Boli"/>
        <a:font script="Syrc" typeface="Estrangelo Edess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A248D03-8C74-4F50-9394-EE8C1C5ED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196</TotalTime>
  <Pages>9</Pages>
  <Words>1546</Words>
  <Characters>8351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Investigating an Attack on a Windows Host</vt:lpstr>
    </vt:vector>
  </TitlesOfParts>
  <Company>Cisco Systems, Inc.</Company>
  <LinksUpToDate>false</LinksUpToDate>
  <CharactersWithSpaces>9878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Laboratório - Investigando um Ataque a um Host Windows</dc:title>
  <dc:creator>SP</dc:creator>
  <dc:description>2020</dc:description>
  <cp:lastModifiedBy>Usuário do Windows</cp:lastModifiedBy>
  <cp:revision>18</cp:revision>
  <cp:lastPrinted>2020-10-20T06:00:00Z</cp:lastPrinted>
  <dcterms:created xsi:type="dcterms:W3CDTF">2020-07-06T14:40:00Z</dcterms:created>
  <dcterms:modified xsi:type="dcterms:W3CDTF">2020-10-20T06:00:00Z</dcterms:modified>
</cp:coreProperties>
</file>